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E4721B"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2463E6">
        <w:rPr>
          <w:noProof w:val="0"/>
          <w:sz w:val="24"/>
          <w:szCs w:val="24"/>
          <w:lang w:val="en-US"/>
        </w:rPr>
        <w:t>5</w:t>
      </w:r>
      <w:r w:rsidR="005006FB">
        <w:rPr>
          <w:noProof w:val="0"/>
          <w:sz w:val="24"/>
          <w:szCs w:val="24"/>
          <w:lang w:val="en-US"/>
        </w:rPr>
        <w:t>bis</w:t>
      </w:r>
      <w:r w:rsidR="00CD4C7B" w:rsidRPr="00CB5EE9">
        <w:rPr>
          <w:bCs/>
          <w:noProof w:val="0"/>
          <w:sz w:val="24"/>
          <w:szCs w:val="24"/>
          <w:lang w:val="en-US"/>
        </w:rPr>
        <w:tab/>
      </w:r>
      <w:r w:rsidR="001C164B">
        <w:rPr>
          <w:bCs/>
          <w:noProof w:val="0"/>
          <w:sz w:val="24"/>
          <w:szCs w:val="24"/>
        </w:rPr>
        <w:t>R2-1904074</w:t>
      </w:r>
    </w:p>
    <w:p w14:paraId="231362B2" w14:textId="2AD2A4B6" w:rsidR="00CD4C7B" w:rsidRPr="00CB5EE9" w:rsidRDefault="005006FB" w:rsidP="4E4B92F2">
      <w:pPr>
        <w:pStyle w:val="Header"/>
        <w:tabs>
          <w:tab w:val="right" w:pos="9639"/>
        </w:tabs>
        <w:rPr>
          <w:noProof w:val="0"/>
          <w:sz w:val="24"/>
          <w:szCs w:val="24"/>
          <w:lang w:val="en-US"/>
        </w:rPr>
      </w:pPr>
      <w:r>
        <w:rPr>
          <w:rFonts w:eastAsia="SimSun"/>
          <w:noProof w:val="0"/>
          <w:sz w:val="24"/>
          <w:szCs w:val="24"/>
          <w:lang w:val="en-US" w:eastAsia="zh-CN"/>
        </w:rPr>
        <w:t>Xi’an</w:t>
      </w:r>
      <w:r w:rsidR="002463E6">
        <w:rPr>
          <w:rFonts w:eastAsia="SimSun"/>
          <w:noProof w:val="0"/>
          <w:sz w:val="24"/>
          <w:szCs w:val="24"/>
          <w:lang w:val="en-US" w:eastAsia="zh-CN"/>
        </w:rPr>
        <w:t xml:space="preserve">, </w:t>
      </w:r>
      <w:r>
        <w:rPr>
          <w:rFonts w:eastAsia="SimSun"/>
          <w:noProof w:val="0"/>
          <w:sz w:val="24"/>
          <w:szCs w:val="24"/>
          <w:lang w:val="en-US" w:eastAsia="zh-CN"/>
        </w:rPr>
        <w:t>China</w:t>
      </w:r>
      <w:r w:rsidR="002463E6">
        <w:rPr>
          <w:rFonts w:eastAsia="SimSun"/>
          <w:noProof w:val="0"/>
          <w:sz w:val="24"/>
          <w:szCs w:val="24"/>
          <w:lang w:val="en-US" w:eastAsia="zh-CN"/>
        </w:rPr>
        <w:t xml:space="preserve">, </w:t>
      </w:r>
      <w:r>
        <w:rPr>
          <w:rFonts w:eastAsia="SimSun"/>
          <w:noProof w:val="0"/>
          <w:sz w:val="24"/>
          <w:szCs w:val="24"/>
          <w:lang w:val="en-US" w:eastAsia="zh-CN"/>
        </w:rPr>
        <w:t>8</w:t>
      </w:r>
      <w:r w:rsidR="002463E6">
        <w:rPr>
          <w:rFonts w:eastAsia="SimSun"/>
          <w:noProof w:val="0"/>
          <w:sz w:val="24"/>
          <w:szCs w:val="24"/>
          <w:lang w:val="en-US" w:eastAsia="zh-CN"/>
        </w:rPr>
        <w:t xml:space="preserve"> </w:t>
      </w:r>
      <w:r>
        <w:rPr>
          <w:rFonts w:eastAsia="SimSun"/>
          <w:noProof w:val="0"/>
          <w:sz w:val="24"/>
          <w:szCs w:val="24"/>
          <w:lang w:val="en-US" w:eastAsia="zh-CN"/>
        </w:rPr>
        <w:t>– 12 April</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46E572D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A4435">
        <w:rPr>
          <w:rFonts w:ascii="Arial" w:hAnsi="Arial" w:cs="Arial"/>
          <w:b/>
          <w:bCs/>
          <w:sz w:val="24"/>
          <w:lang w:val="en-US"/>
        </w:rPr>
        <w:t>An Over</w:t>
      </w:r>
      <w:r w:rsidR="008D5D16">
        <w:rPr>
          <w:rFonts w:ascii="Arial" w:hAnsi="Arial" w:cs="Arial"/>
          <w:b/>
          <w:bCs/>
          <w:sz w:val="24"/>
          <w:lang w:val="en-US"/>
        </w:rPr>
        <w:t>v</w:t>
      </w:r>
      <w:r w:rsidR="00EA4435">
        <w:rPr>
          <w:rFonts w:ascii="Arial" w:hAnsi="Arial" w:cs="Arial"/>
          <w:b/>
          <w:bCs/>
          <w:sz w:val="24"/>
          <w:lang w:val="en-US"/>
        </w:rPr>
        <w:t xml:space="preserve">iew of Resource-Efficient PDCP Duplication Schemes </w:t>
      </w:r>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FE50CE">
        <w:tc>
          <w:tcPr>
            <w:tcW w:w="9631" w:type="dxa"/>
          </w:tcPr>
          <w:p w14:paraId="65C1994D" w14:textId="77777777" w:rsidR="00E25932" w:rsidRDefault="00E25932" w:rsidP="00FE50CE">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F231570" w14:textId="77777777" w:rsidR="00E25932" w:rsidRPr="00E25932" w:rsidRDefault="00E25932" w:rsidP="00FE50CE">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FE50CE">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E25932" w:rsidRDefault="00E25932" w:rsidP="00FE50CE">
            <w:pPr>
              <w:numPr>
                <w:ilvl w:val="0"/>
                <w:numId w:val="28"/>
              </w:numPr>
              <w:overflowPunct w:val="0"/>
              <w:autoSpaceDE w:val="0"/>
              <w:autoSpaceDN w:val="0"/>
              <w:adjustRightInd w:val="0"/>
              <w:spacing w:after="0"/>
              <w:jc w:val="both"/>
              <w:textAlignment w:val="baseline"/>
              <w:rPr>
                <w:bCs/>
                <w:highlight w:val="yellow"/>
              </w:rPr>
            </w:pPr>
            <w:r w:rsidRPr="00E25932">
              <w:rPr>
                <w:bCs/>
                <w:highlight w:val="yellow"/>
              </w:rPr>
              <w:t>Specify enhancements for more resource efficient PDCP duplication by enhancing PDCP duplication activation/deactivation mechanisms (e.g. MAC CE based or based on UE configurable criteria)</w:t>
            </w:r>
            <w:r w:rsidRPr="00E25932">
              <w:rPr>
                <w:highlight w:val="yellow"/>
              </w:rPr>
              <w:t xml:space="preserve">, </w:t>
            </w:r>
            <w:proofErr w:type="gramStart"/>
            <w:r w:rsidRPr="00E25932">
              <w:rPr>
                <w:highlight w:val="yellow"/>
              </w:rPr>
              <w:t>provided that</w:t>
            </w:r>
            <w:proofErr w:type="gramEnd"/>
            <w:r w:rsidRPr="00E25932">
              <w:rPr>
                <w:highlight w:val="yellow"/>
              </w:rPr>
              <w:t xml:space="preserve"> </w:t>
            </w:r>
            <w:r w:rsidRPr="00E25932">
              <w:rPr>
                <w:highlight w:val="yellow"/>
                <w:lang w:eastAsia="zh-CN"/>
              </w:rPr>
              <w:t>complexity increase is reasonable</w:t>
            </w:r>
            <w:r w:rsidRPr="00E25932">
              <w:rPr>
                <w:highlight w:val="yellow"/>
              </w:rPr>
              <w:t>. Per-packet selective duplication can also be considered.</w:t>
            </w:r>
            <w:r w:rsidRPr="00E25932">
              <w:rPr>
                <w:bCs/>
                <w:highlight w:val="yellow"/>
              </w:rPr>
              <w:t xml:space="preserve"> [RAN2].</w:t>
            </w:r>
          </w:p>
          <w:p w14:paraId="31FF418E" w14:textId="77777777" w:rsidR="00E25932" w:rsidRPr="00D7103C" w:rsidRDefault="00E25932" w:rsidP="00FE50CE">
            <w:pPr>
              <w:numPr>
                <w:ilvl w:val="0"/>
                <w:numId w:val="28"/>
              </w:numPr>
              <w:overflowPunct w:val="0"/>
              <w:autoSpaceDE w:val="0"/>
              <w:autoSpaceDN w:val="0"/>
              <w:adjustRightInd w:val="0"/>
              <w:spacing w:after="0"/>
              <w:jc w:val="both"/>
              <w:textAlignment w:val="baseline"/>
              <w:rPr>
                <w:bCs/>
                <w:highlight w:val="yellow"/>
              </w:rPr>
            </w:pPr>
            <w:r w:rsidRPr="00D7103C">
              <w:rPr>
                <w:highlight w:val="yellow"/>
              </w:rPr>
              <w:t xml:space="preserve">Specify enhancements for more efficient DL PDCP duplication without impacting the UE, </w:t>
            </w:r>
            <w:proofErr w:type="gramStart"/>
            <w:r w:rsidRPr="00D7103C">
              <w:rPr>
                <w:highlight w:val="yellow"/>
              </w:rPr>
              <w:t>provided that</w:t>
            </w:r>
            <w:proofErr w:type="gramEnd"/>
            <w:r w:rsidRPr="00D7103C">
              <w:rPr>
                <w:highlight w:val="yellow"/>
              </w:rPr>
              <w:t xml:space="preserve"> gains can be confirmed with a reasonable complexity. [RAN3].</w:t>
            </w:r>
          </w:p>
          <w:p w14:paraId="2882ADB8" w14:textId="77777777" w:rsidR="00E25932" w:rsidRDefault="00E25932" w:rsidP="00FE50CE">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FE50CE">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0FC23198" w14:textId="6813D304" w:rsidR="007D01DE" w:rsidRDefault="00C33F79" w:rsidP="007D01DE">
      <w:pPr>
        <w:jc w:val="both"/>
      </w:pPr>
      <w:r>
        <w:t>With PDCP duplication, two copies of a PDCP PDU is</w:t>
      </w:r>
      <w:r w:rsidR="007D01DE">
        <w:t xml:space="preserve"> transmitted over different CCs within a CG (CA-based) or across two CGs (DC-based). Such mechanism allows the same data to be transmitted on two independent paths in the air interface, thereby exploiting the diversity gain to enhance reliability, which in turn also reduces the latency potentially caused by HARQ/ARQ re-transmissions. Although PDCP duplication is a promising feature to fulfil QoS targets with low latency and high reliability as required by URLLC services, it is notable that PDCP duplication could create more interference and increases queueing delay of other traffics. Moreover, transmitting unnecessary duplicates may result in additional power consumption of the UEs, which is indeed undesirable for many IoT devices for industrial purposes such as battery-powered sensors, actuators, and Automated Guided V</w:t>
      </w:r>
      <w:r w:rsidR="007D01DE" w:rsidRPr="00F9787E">
        <w:t>ehicle</w:t>
      </w:r>
      <w:r w:rsidR="007D01DE">
        <w:t xml:space="preserve">s (AGVs). </w:t>
      </w:r>
      <w:r w:rsidR="00E73827">
        <w:t xml:space="preserve">Thus, it is desirable if PDCP duplication can be conducted in a more flexible and intelligent </w:t>
      </w:r>
      <w:proofErr w:type="spellStart"/>
      <w:r w:rsidR="00E73827">
        <w:t>fashsion</w:t>
      </w:r>
      <w:proofErr w:type="spellEnd"/>
      <w:r w:rsidR="00E73827">
        <w:t xml:space="preserve"> to improve the resource efficiency. </w:t>
      </w:r>
      <w:proofErr w:type="gramStart"/>
      <w:r w:rsidR="007D01DE">
        <w:t>In light of</w:t>
      </w:r>
      <w:proofErr w:type="gramEnd"/>
      <w:r w:rsidR="007D01DE">
        <w:t xml:space="preserve"> this, the WI of NR </w:t>
      </w:r>
      <w:proofErr w:type="spellStart"/>
      <w:r w:rsidR="007D01DE">
        <w:t>IIoT</w:t>
      </w:r>
      <w:proofErr w:type="spellEnd"/>
      <w:r w:rsidR="007D01DE">
        <w:t xml:space="preserve"> </w:t>
      </w:r>
      <w:r>
        <w:t xml:space="preserve">plans to tackle such an issue from two angles, namely efficient activation/deactivation of PDCP duplication, and per-packet selective duplication. </w:t>
      </w:r>
      <w:r w:rsidR="00D7103C">
        <w:t>For DL PDCP duplication, enhancements for more efficient operations are also possible but it is within RAN3’s scope as indicated in [1]. Hence, t</w:t>
      </w:r>
      <w:r>
        <w:t xml:space="preserve">his contribution </w:t>
      </w:r>
      <w:r w:rsidR="00E9347F">
        <w:t>aims to provide some of our views toward these topics</w:t>
      </w:r>
      <w:r w:rsidR="00D7103C">
        <w:t xml:space="preserve"> especially from a UL point of view</w:t>
      </w:r>
      <w:r>
        <w:t>.</w:t>
      </w:r>
    </w:p>
    <w:p w14:paraId="127ACA6D" w14:textId="3A81AD63"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36BE0D62" w14:textId="4B568244" w:rsidR="00362A38" w:rsidRDefault="00362A38" w:rsidP="00362A38">
      <w:pPr>
        <w:pStyle w:val="Heading2"/>
        <w:rPr>
          <w:lang w:val="en-US"/>
        </w:rPr>
      </w:pPr>
      <w:r>
        <w:rPr>
          <w:lang w:val="en-US"/>
        </w:rPr>
        <w:t xml:space="preserve">2.1 </w:t>
      </w:r>
      <w:r>
        <w:rPr>
          <w:lang w:val="en-US"/>
        </w:rPr>
        <w:tab/>
      </w:r>
      <w:r w:rsidR="00A63D12">
        <w:rPr>
          <w:lang w:val="en-US"/>
        </w:rPr>
        <w:t>Activation/Deactivation of PDCP Duplication</w:t>
      </w:r>
    </w:p>
    <w:p w14:paraId="1A863513" w14:textId="28541BD6" w:rsidR="00AC7FC6" w:rsidRDefault="00C33F79" w:rsidP="00C33F79">
      <w:pPr>
        <w:jc w:val="both"/>
      </w:pPr>
      <w:r>
        <w:t xml:space="preserve">In Rel-15, PDCP duplication in uplink is </w:t>
      </w:r>
      <w:r w:rsidR="00E73827">
        <w:t>configured</w:t>
      </w:r>
      <w:r>
        <w:t xml:space="preserve"> in a </w:t>
      </w:r>
      <w:r w:rsidR="00E73827">
        <w:t xml:space="preserve">per </w:t>
      </w:r>
      <w:r>
        <w:t>DRB basis</w:t>
      </w:r>
      <w:r w:rsidR="00E73827">
        <w:t xml:space="preserve"> with an initial state (activated or deactivated). </w:t>
      </w:r>
      <w:r w:rsidR="00451307">
        <w:t>Then,</w:t>
      </w:r>
      <w:r w:rsidR="00E73827">
        <w:t xml:space="preserve"> the PDCP duplication activation/deactivation state of the DRBs could be further c</w:t>
      </w:r>
      <w:r w:rsidR="005B16D5">
        <w:t xml:space="preserve">ontrolled </w:t>
      </w:r>
      <w:r>
        <w:t xml:space="preserve">via </w:t>
      </w:r>
      <w:r w:rsidR="00E73827">
        <w:t xml:space="preserve">a </w:t>
      </w:r>
      <w:r>
        <w:t xml:space="preserve">MAC CE from the </w:t>
      </w:r>
      <w:proofErr w:type="spellStart"/>
      <w:r>
        <w:t>gNB</w:t>
      </w:r>
      <w:proofErr w:type="spellEnd"/>
      <w:r>
        <w:t>, which</w:t>
      </w:r>
      <w:r w:rsidR="00EB66C2">
        <w:t xml:space="preserve"> could dynamically</w:t>
      </w:r>
      <w:r>
        <w:t xml:space="preserve"> </w:t>
      </w:r>
      <w:proofErr w:type="gramStart"/>
      <w:r w:rsidR="00E73827">
        <w:t>instruct</w:t>
      </w:r>
      <w:r>
        <w:t>s</w:t>
      </w:r>
      <w:proofErr w:type="gramEnd"/>
      <w:r>
        <w:t xml:space="preserve"> the UE to activate and deactivate duplication </w:t>
      </w:r>
      <w:r w:rsidR="00E73827">
        <w:t xml:space="preserve">of multiple DRBs. </w:t>
      </w:r>
      <w:r w:rsidR="005B16D5">
        <w:t xml:space="preserve">Apparently, activation/deactivation of PDCP duplication is solely </w:t>
      </w:r>
      <w:r w:rsidR="00F56B4C">
        <w:t>relied</w:t>
      </w:r>
      <w:r w:rsidR="005B16D5">
        <w:t xml:space="preserve"> by </w:t>
      </w:r>
      <w:proofErr w:type="spellStart"/>
      <w:r w:rsidR="005B16D5">
        <w:t>gNB</w:t>
      </w:r>
      <w:proofErr w:type="spellEnd"/>
      <w:r w:rsidR="00F56B4C">
        <w:t>-control</w:t>
      </w:r>
      <w:r w:rsidR="005B16D5">
        <w:t xml:space="preserve"> in Rel-15. </w:t>
      </w:r>
      <w:r w:rsidR="00F56B4C">
        <w:t xml:space="preserve">Such mechanism could be deemed less efficient as the UE is not able to immediately activate/deactivate PDCP duplication until an instruction is received from the </w:t>
      </w:r>
      <w:proofErr w:type="spellStart"/>
      <w:r w:rsidR="00F56B4C">
        <w:t>gNB</w:t>
      </w:r>
      <w:proofErr w:type="spellEnd"/>
      <w:r w:rsidR="00F56B4C">
        <w:t xml:space="preserve">. Furthermore, as such instruction is conveyed by a MAC CE that is to be carried by a PDSCH, the UE may not have opportunities to receive such MAC CE rapidly especially in a </w:t>
      </w:r>
      <w:proofErr w:type="gramStart"/>
      <w:r w:rsidR="00F56B4C">
        <w:t>UL-heavy situations</w:t>
      </w:r>
      <w:proofErr w:type="gramEnd"/>
      <w:r w:rsidR="00F56B4C">
        <w:t xml:space="preserve">.  Thus, if </w:t>
      </w:r>
      <w:r w:rsidR="005B16D5">
        <w:t xml:space="preserve">the UE </w:t>
      </w:r>
      <w:proofErr w:type="gramStart"/>
      <w:r w:rsidR="005B16D5">
        <w:t>is able to</w:t>
      </w:r>
      <w:proofErr w:type="gramEnd"/>
      <w:r w:rsidR="005B16D5">
        <w:t xml:space="preserve"> </w:t>
      </w:r>
      <w:r w:rsidR="005B16D5">
        <w:lastRenderedPageBreak/>
        <w:t xml:space="preserve">activate and deactivate PDCP duplication of certain DRBs autonomously based on </w:t>
      </w:r>
      <w:r w:rsidR="00F56B4C">
        <w:t xml:space="preserve">certain pre-configured criteria, then the resource efficiency can be improved without solely relying on explicit </w:t>
      </w:r>
      <w:proofErr w:type="spellStart"/>
      <w:r w:rsidR="00F56B4C">
        <w:t>gNB</w:t>
      </w:r>
      <w:proofErr w:type="spellEnd"/>
      <w:r w:rsidR="00F56B4C">
        <w:t xml:space="preserve">-control. </w:t>
      </w:r>
    </w:p>
    <w:p w14:paraId="33124803" w14:textId="25282AE2" w:rsidR="00AC7FC6" w:rsidRPr="00AC7FC6" w:rsidRDefault="00AC7FC6" w:rsidP="00C33F79">
      <w:pPr>
        <w:jc w:val="both"/>
        <w:rPr>
          <w:b/>
          <w:i/>
        </w:rPr>
      </w:pPr>
      <w:r w:rsidRPr="00AC7FC6">
        <w:rPr>
          <w:b/>
          <w:i/>
        </w:rPr>
        <w:t>Proposal 1:</w:t>
      </w:r>
    </w:p>
    <w:p w14:paraId="1101EE1B" w14:textId="26CBF7F4" w:rsidR="00AC7FC6" w:rsidRPr="00AC7FC6" w:rsidRDefault="00AC7FC6" w:rsidP="00C33F79">
      <w:pPr>
        <w:jc w:val="both"/>
        <w:rPr>
          <w:b/>
          <w:i/>
        </w:rPr>
      </w:pPr>
      <w:r>
        <w:rPr>
          <w:b/>
          <w:i/>
        </w:rPr>
        <w:t xml:space="preserve">Autonomous activation/deactivation of PDCP duplication by UE based on pre-configured criteria should be supported to improve resource efficiency and flexibility. </w:t>
      </w:r>
    </w:p>
    <w:p w14:paraId="6D2954A1" w14:textId="77C16E07" w:rsidR="00E73827" w:rsidRDefault="00AC7FC6" w:rsidP="00C33F79">
      <w:pPr>
        <w:jc w:val="both"/>
      </w:pPr>
      <w:r>
        <w:t xml:space="preserve">A key aspect </w:t>
      </w:r>
      <w:r w:rsidR="00451307">
        <w:t>to</w:t>
      </w:r>
      <w:r>
        <w:t xml:space="preserve"> be considered is indeed what criteria should be employed to enable autonomous activation and deactivation of PDCP duplication. Obviously, the necessity of PDCP duplication is highly </w:t>
      </w:r>
      <w:proofErr w:type="spellStart"/>
      <w:r>
        <w:t>relavent</w:t>
      </w:r>
      <w:proofErr w:type="spellEnd"/>
      <w:r>
        <w:t xml:space="preserve"> to whether one leg alone </w:t>
      </w:r>
      <w:proofErr w:type="gramStart"/>
      <w:r>
        <w:t>is able to</w:t>
      </w:r>
      <w:proofErr w:type="gramEnd"/>
      <w:r>
        <w:t xml:space="preserve"> achieve the desirable performance target, therefore the criteria should be </w:t>
      </w:r>
      <w:r w:rsidR="00F4781B">
        <w:t>hinged on performance-related status such as performance and link quality corresponding to the primary leg. For instance, if the channel quality for the serving cell associating to the primary leg is strong</w:t>
      </w:r>
      <w:r w:rsidR="002E06D7">
        <w:t>, or if the packets associating to the primary leg are configured with reliable transmission-related parameters (e.g. the packets on the primary leg are mapped to configured grants with very reliable MCS, so it’s likely the packets on the primary leg can be sent reliably without much latency),</w:t>
      </w:r>
      <w:r w:rsidR="00F4781B">
        <w:t xml:space="preserve"> then </w:t>
      </w:r>
      <w:r w:rsidR="002E06D7">
        <w:t xml:space="preserve">a </w:t>
      </w:r>
      <w:r w:rsidR="00F4781B">
        <w:t xml:space="preserve">single path is </w:t>
      </w:r>
      <w:r w:rsidR="002E06D7">
        <w:t xml:space="preserve">probably </w:t>
      </w:r>
      <w:r w:rsidR="00F4781B">
        <w:t xml:space="preserve">sufficient to </w:t>
      </w:r>
      <w:r w:rsidR="00EB66C2">
        <w:t xml:space="preserve">transmit the </w:t>
      </w:r>
      <w:r w:rsidR="00F4781B">
        <w:t>PDCP PDUs</w:t>
      </w:r>
      <w:r w:rsidR="00EB66C2">
        <w:t xml:space="preserve"> on this bearer with a sufficient reliability, at least within a foreseeable upcoming time interval</w:t>
      </w:r>
      <w:r w:rsidR="00F4781B">
        <w:t xml:space="preserve">. Thus, a UE could be configured with some threshold levels of certain metrics relating to </w:t>
      </w:r>
      <w:r w:rsidR="002E06D7">
        <w:t xml:space="preserve">configuration, </w:t>
      </w:r>
      <w:r w:rsidR="00F4781B">
        <w:t>performance</w:t>
      </w:r>
      <w:r w:rsidR="002E06D7">
        <w:t>,</w:t>
      </w:r>
      <w:r w:rsidR="00F4781B">
        <w:t xml:space="preserve"> </w:t>
      </w:r>
      <w:r w:rsidR="002E06D7">
        <w:t xml:space="preserve">and/or </w:t>
      </w:r>
      <w:r w:rsidR="00F4781B">
        <w:t xml:space="preserve">link status of the primary leg, and depending on whether these metrics have met the threshold levels, </w:t>
      </w:r>
      <w:r w:rsidR="006E40AE">
        <w:t>the UE can activate or deactivate the PDCP duplication for a DRB accordingly</w:t>
      </w:r>
      <w:r w:rsidR="00EB66C2">
        <w:t xml:space="preserve"> in a dynamic and timely manner</w:t>
      </w:r>
      <w:r w:rsidR="006E40AE">
        <w:t>. In such a scheme, it is anticipated some interaction between PDCP layer and lower layers (including MAC and PHY) is needed.</w:t>
      </w:r>
      <w:r w:rsidR="002E06D7">
        <w:t xml:space="preserve"> </w:t>
      </w:r>
    </w:p>
    <w:p w14:paraId="4678CCFA" w14:textId="77777777" w:rsidR="00FC2682" w:rsidRPr="00AC7FC6" w:rsidRDefault="00FC2682" w:rsidP="00FC2682">
      <w:pPr>
        <w:jc w:val="both"/>
        <w:rPr>
          <w:b/>
          <w:i/>
        </w:rPr>
      </w:pPr>
      <w:r w:rsidRPr="00AC7FC6">
        <w:rPr>
          <w:b/>
          <w:i/>
        </w:rPr>
        <w:t xml:space="preserve">Proposal </w:t>
      </w:r>
      <w:r>
        <w:rPr>
          <w:b/>
          <w:i/>
        </w:rPr>
        <w:t>2</w:t>
      </w:r>
      <w:r w:rsidRPr="00AC7FC6">
        <w:rPr>
          <w:b/>
          <w:i/>
        </w:rPr>
        <w:t>:</w:t>
      </w:r>
    </w:p>
    <w:p w14:paraId="6CF32253" w14:textId="6028B713" w:rsidR="00FC2682" w:rsidRPr="00FC2682" w:rsidRDefault="00FC2682" w:rsidP="00C33F79">
      <w:pPr>
        <w:jc w:val="both"/>
        <w:rPr>
          <w:b/>
          <w:i/>
        </w:rPr>
      </w:pPr>
      <w:r>
        <w:rPr>
          <w:b/>
          <w:i/>
        </w:rPr>
        <w:t>Autonomous activation/deactivation of PDCP duplication by UE can be enabled based on pre-configured criteria relating to performance/status</w:t>
      </w:r>
      <w:r w:rsidR="002E06D7">
        <w:rPr>
          <w:b/>
          <w:i/>
        </w:rPr>
        <w:t>/configuration</w:t>
      </w:r>
      <w:r>
        <w:rPr>
          <w:b/>
          <w:i/>
        </w:rPr>
        <w:t xml:space="preserve"> of </w:t>
      </w:r>
      <w:r w:rsidR="00EB66C2">
        <w:rPr>
          <w:b/>
          <w:i/>
        </w:rPr>
        <w:t xml:space="preserve">transmission on </w:t>
      </w:r>
      <w:r>
        <w:rPr>
          <w:b/>
          <w:i/>
        </w:rPr>
        <w:t>the primary leg.</w:t>
      </w:r>
    </w:p>
    <w:p w14:paraId="0F21C0C8" w14:textId="17CEA882" w:rsidR="006E40AE" w:rsidRDefault="006E40AE" w:rsidP="006E40AE">
      <w:pPr>
        <w:jc w:val="both"/>
      </w:pPr>
      <w:r>
        <w:t xml:space="preserve">Nevertheless, due to </w:t>
      </w:r>
      <w:r w:rsidR="00EB66C2">
        <w:t xml:space="preserve">the </w:t>
      </w:r>
      <w:r>
        <w:t>fluctuation nature of wireless channel and system status, it could be imprudent to deactivate PDCP duplication immediately once the criteria are met</w:t>
      </w:r>
      <w:r w:rsidR="00EB66C2">
        <w:t xml:space="preserve"> and assume that transmission on the secondary leg can be ceased entirely.</w:t>
      </w:r>
      <w:r>
        <w:t xml:space="preserve"> </w:t>
      </w:r>
      <w:r w:rsidR="00EB66C2">
        <w:t>W</w:t>
      </w:r>
      <w:r>
        <w:t>hile it is desirable for the UE to react quickly to avoid radio resource wastage</w:t>
      </w:r>
      <w:r w:rsidR="00383902">
        <w:t>, deactivating PDCP duplication immediately could be quite risky</w:t>
      </w:r>
      <w:r>
        <w:t xml:space="preserve">. </w:t>
      </w:r>
      <w:r w:rsidR="00383902">
        <w:t>In light of such paradox,</w:t>
      </w:r>
      <w:r>
        <w:t xml:space="preserve"> a timer and </w:t>
      </w:r>
      <w:proofErr w:type="gramStart"/>
      <w:r>
        <w:t>a</w:t>
      </w:r>
      <w:proofErr w:type="gramEnd"/>
      <w:r>
        <w:t xml:space="preserve"> LCP</w:t>
      </w:r>
      <w:r w:rsidR="00383902">
        <w:t xml:space="preserve"> modification mechanism could be introduced to handle such issue</w:t>
      </w:r>
      <w:r>
        <w:t xml:space="preserve">. In particular, when the pre-configured criteria relating the primary leg are met, the UE should not deactivate PDCP duplication straightaway, instead a timer should </w:t>
      </w:r>
      <w:proofErr w:type="gramStart"/>
      <w:r>
        <w:t>start</w:t>
      </w:r>
      <w:proofErr w:type="gramEnd"/>
      <w:r>
        <w:t xml:space="preserve"> and the LCP parameters of the secondary leg should be tempor</w:t>
      </w:r>
      <w:r w:rsidR="00383902">
        <w:t>ar</w:t>
      </w:r>
      <w:r>
        <w:t xml:space="preserve">ily modified. Specifically, the priority and/or PBR of the LCH associating to the secondary leg could be </w:t>
      </w:r>
      <w:r w:rsidR="00383902">
        <w:t xml:space="preserve">temporarily </w:t>
      </w:r>
      <w:r>
        <w:t xml:space="preserve">decreased and thereby reducing its </w:t>
      </w:r>
      <w:r w:rsidR="00383902">
        <w:t>utilization</w:t>
      </w:r>
      <w:r>
        <w:t xml:space="preserve"> of </w:t>
      </w:r>
      <w:r w:rsidR="00383902">
        <w:t xml:space="preserve">the </w:t>
      </w:r>
      <w:r>
        <w:t>available radio resources</w:t>
      </w:r>
      <w:r w:rsidR="00383902">
        <w:t xml:space="preserve">, as well as </w:t>
      </w:r>
      <w:proofErr w:type="spellStart"/>
      <w:r w:rsidR="00383902">
        <w:t>minizing</w:t>
      </w:r>
      <w:proofErr w:type="spellEnd"/>
      <w:r w:rsidR="00383902">
        <w:t xml:space="preserve"> its impacts to other traffics</w:t>
      </w:r>
      <w:r>
        <w:t xml:space="preserve">. Upon the expiration of the timer, if </w:t>
      </w:r>
      <w:r w:rsidR="003B59C0">
        <w:t xml:space="preserve">the pre-configured criteria are still met, then duplication </w:t>
      </w:r>
      <w:r w:rsidR="00383902">
        <w:t>can be</w:t>
      </w:r>
      <w:r w:rsidR="003B59C0">
        <w:t xml:space="preserve"> deactivated entirely. Otherwise, if the pre-configured criteria are no longer met before or upon the timer expiration, the secondary leg should restore its LCP parameters to the default setting and duplication should </w:t>
      </w:r>
      <w:r w:rsidR="00383902">
        <w:t>be retained</w:t>
      </w:r>
      <w:r w:rsidR="003B59C0">
        <w:t>.</w:t>
      </w:r>
      <w:r w:rsidR="00E9347F">
        <w:t xml:space="preserve"> </w:t>
      </w:r>
      <w:r w:rsidR="00383902">
        <w:t>An illustration of the described</w:t>
      </w:r>
      <w:r w:rsidR="00E9347F">
        <w:t xml:space="preserve"> scheme is shown in </w:t>
      </w:r>
      <w:r w:rsidR="002E06D7">
        <w:fldChar w:fldCharType="begin"/>
      </w:r>
      <w:r w:rsidR="002E06D7">
        <w:instrText xml:space="preserve"> REF _Ref3994434 \h </w:instrText>
      </w:r>
      <w:r w:rsidR="002E06D7">
        <w:fldChar w:fldCharType="separate"/>
      </w:r>
      <w:r w:rsidR="002E06D7" w:rsidRPr="00E9347F">
        <w:rPr>
          <w:sz w:val="22"/>
        </w:rPr>
        <w:t xml:space="preserve">Figure </w:t>
      </w:r>
      <w:r w:rsidR="002E06D7" w:rsidRPr="00E9347F">
        <w:rPr>
          <w:noProof/>
          <w:sz w:val="22"/>
        </w:rPr>
        <w:t>1</w:t>
      </w:r>
      <w:r w:rsidR="002E06D7">
        <w:rPr>
          <w:noProof/>
          <w:sz w:val="22"/>
        </w:rPr>
        <w:t>.</w:t>
      </w:r>
      <w:r w:rsidR="002E06D7">
        <w:rPr>
          <w:sz w:val="22"/>
        </w:rPr>
        <w:t xml:space="preserve"> </w:t>
      </w:r>
      <w:r w:rsidR="002E06D7">
        <w:fldChar w:fldCharType="end"/>
      </w:r>
    </w:p>
    <w:p w14:paraId="1DD659DC" w14:textId="77777777" w:rsidR="00E9347F" w:rsidRDefault="00066E24" w:rsidP="00E9347F">
      <w:pPr>
        <w:keepNext/>
        <w:jc w:val="center"/>
      </w:pPr>
      <w:r>
        <w:rPr>
          <w:noProof/>
        </w:rPr>
        <w:drawing>
          <wp:inline distT="0" distB="0" distL="0" distR="0" wp14:anchorId="2DEB2F76" wp14:editId="178D473F">
            <wp:extent cx="4028635" cy="27988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0483" cy="2827932"/>
                    </a:xfrm>
                    <a:prstGeom prst="rect">
                      <a:avLst/>
                    </a:prstGeom>
                  </pic:spPr>
                </pic:pic>
              </a:graphicData>
            </a:graphic>
          </wp:inline>
        </w:drawing>
      </w:r>
    </w:p>
    <w:p w14:paraId="50D04212" w14:textId="230F3431" w:rsidR="00C33F79" w:rsidRDefault="00E9347F" w:rsidP="00E9347F">
      <w:pPr>
        <w:pStyle w:val="Caption"/>
        <w:jc w:val="center"/>
        <w:rPr>
          <w:sz w:val="22"/>
        </w:rPr>
      </w:pPr>
      <w:bookmarkStart w:id="0" w:name="_Ref3994434"/>
      <w:r w:rsidRPr="00E9347F">
        <w:rPr>
          <w:sz w:val="22"/>
        </w:rPr>
        <w:t xml:space="preserve">Figure </w:t>
      </w:r>
      <w:r w:rsidRPr="00E9347F">
        <w:rPr>
          <w:sz w:val="22"/>
        </w:rPr>
        <w:fldChar w:fldCharType="begin"/>
      </w:r>
      <w:r w:rsidRPr="00E9347F">
        <w:rPr>
          <w:sz w:val="22"/>
        </w:rPr>
        <w:instrText xml:space="preserve"> SEQ Figure \* ARABIC </w:instrText>
      </w:r>
      <w:r w:rsidRPr="00E9347F">
        <w:rPr>
          <w:sz w:val="22"/>
        </w:rPr>
        <w:fldChar w:fldCharType="separate"/>
      </w:r>
      <w:r w:rsidRPr="00E9347F">
        <w:rPr>
          <w:noProof/>
          <w:sz w:val="22"/>
        </w:rPr>
        <w:t>1</w:t>
      </w:r>
      <w:r w:rsidRPr="00E9347F">
        <w:rPr>
          <w:sz w:val="22"/>
        </w:rPr>
        <w:fldChar w:fldCharType="end"/>
      </w:r>
      <w:r>
        <w:rPr>
          <w:sz w:val="22"/>
        </w:rPr>
        <w:t xml:space="preserve"> An illustration of activation/deactivation mechanism of PDCP duplication based on pre-configured criteria.</w:t>
      </w:r>
      <w:bookmarkEnd w:id="0"/>
      <w:r>
        <w:rPr>
          <w:sz w:val="22"/>
        </w:rPr>
        <w:t xml:space="preserve"> </w:t>
      </w:r>
    </w:p>
    <w:p w14:paraId="38B4F9F7" w14:textId="34F0E11F" w:rsidR="00E9347F" w:rsidRPr="00AC7FC6" w:rsidRDefault="00E9347F" w:rsidP="00E9347F">
      <w:pPr>
        <w:jc w:val="both"/>
        <w:rPr>
          <w:b/>
          <w:i/>
        </w:rPr>
      </w:pPr>
      <w:r w:rsidRPr="00AC7FC6">
        <w:rPr>
          <w:b/>
          <w:i/>
        </w:rPr>
        <w:lastRenderedPageBreak/>
        <w:t xml:space="preserve">Proposal </w:t>
      </w:r>
      <w:r>
        <w:rPr>
          <w:b/>
          <w:i/>
        </w:rPr>
        <w:t>3</w:t>
      </w:r>
      <w:r w:rsidRPr="00AC7FC6">
        <w:rPr>
          <w:b/>
          <w:i/>
        </w:rPr>
        <w:t>:</w:t>
      </w:r>
    </w:p>
    <w:p w14:paraId="745B7127" w14:textId="50D73165" w:rsidR="00D7103C" w:rsidRDefault="00FC2682" w:rsidP="00FC2682">
      <w:pPr>
        <w:jc w:val="both"/>
        <w:rPr>
          <w:b/>
          <w:i/>
        </w:rPr>
      </w:pPr>
      <w:r>
        <w:rPr>
          <w:b/>
          <w:i/>
        </w:rPr>
        <w:t xml:space="preserve">A timer and temporary LCP modification can be introduced to avoid imprudent </w:t>
      </w:r>
      <w:r w:rsidR="00570B78">
        <w:rPr>
          <w:b/>
          <w:i/>
        </w:rPr>
        <w:t>a</w:t>
      </w:r>
      <w:r>
        <w:rPr>
          <w:b/>
          <w:i/>
        </w:rPr>
        <w:t>utonomous activation/deactivation of PDCP duplication suggested in Proposal 2.</w:t>
      </w:r>
    </w:p>
    <w:p w14:paraId="6A8ECA34" w14:textId="7F75AEAC" w:rsidR="00C253C9" w:rsidRDefault="00C253C9" w:rsidP="00FC2682">
      <w:pPr>
        <w:jc w:val="both"/>
      </w:pPr>
      <w:r>
        <w:t xml:space="preserve">Another aspect that can be considered is how radio resources can be efficiently controlled for activation/deactivation of PDCP duplication. For </w:t>
      </w:r>
      <w:proofErr w:type="spellStart"/>
      <w:r>
        <w:t>IIoT</w:t>
      </w:r>
      <w:proofErr w:type="spellEnd"/>
      <w:r>
        <w:t xml:space="preserve"> use cases, many traffic flows originated from applications such as TSC have very specific latency and reliability requirements, </w:t>
      </w:r>
      <w:r w:rsidR="00383902">
        <w:t xml:space="preserve">along </w:t>
      </w:r>
      <w:r>
        <w:t xml:space="preserve">with very regular traffic patterns. </w:t>
      </w:r>
      <w:r w:rsidR="00383902">
        <w:t>Apparently</w:t>
      </w:r>
      <w:r>
        <w:t xml:space="preserve">, configured grants are typically </w:t>
      </w:r>
      <w:r w:rsidR="00383902">
        <w:t xml:space="preserve">the most suitable uplink resources </w:t>
      </w:r>
      <w:r>
        <w:t xml:space="preserve">to carry </w:t>
      </w:r>
      <w:proofErr w:type="gramStart"/>
      <w:r>
        <w:t xml:space="preserve">these </w:t>
      </w:r>
      <w:r w:rsidR="00383902">
        <w:t>kind</w:t>
      </w:r>
      <w:proofErr w:type="gramEnd"/>
      <w:r w:rsidR="00383902">
        <w:t xml:space="preserve"> of </w:t>
      </w:r>
      <w:r>
        <w:t xml:space="preserve">traffics, and PDCP duplication can be </w:t>
      </w:r>
      <w:r w:rsidR="001C23FC">
        <w:t>applied</w:t>
      </w:r>
      <w:r>
        <w:t xml:space="preserve"> </w:t>
      </w:r>
      <w:r w:rsidR="00383902">
        <w:t xml:space="preserve">for these traffics </w:t>
      </w:r>
      <w:r w:rsidR="001C23FC">
        <w:t xml:space="preserve">to </w:t>
      </w:r>
      <w:proofErr w:type="spellStart"/>
      <w:r w:rsidR="001C23FC">
        <w:t>fufil</w:t>
      </w:r>
      <w:proofErr w:type="spellEnd"/>
      <w:r w:rsidR="001C23FC">
        <w:t xml:space="preserve"> </w:t>
      </w:r>
      <w:r w:rsidR="00383902">
        <w:t xml:space="preserve">their stringent </w:t>
      </w:r>
      <w:r w:rsidR="001C23FC">
        <w:t xml:space="preserve">QoS targets. In such cases, the packets on a radio bearer are duplicated and processed on </w:t>
      </w:r>
      <w:r w:rsidR="00383902">
        <w:t xml:space="preserve">at least </w:t>
      </w:r>
      <w:r w:rsidR="001C23FC">
        <w:t>two different serving cells</w:t>
      </w:r>
      <w:r w:rsidR="00383902">
        <w:t xml:space="preserve"> for frequency diversity</w:t>
      </w:r>
      <w:r w:rsidR="001C23FC">
        <w:t xml:space="preserve">, and a configured grant is activated in each </w:t>
      </w:r>
      <w:r w:rsidR="00383902">
        <w:t xml:space="preserve">of these </w:t>
      </w:r>
      <w:r w:rsidR="001C23FC">
        <w:t>serving cell</w:t>
      </w:r>
      <w:r w:rsidR="00110903">
        <w:t>s</w:t>
      </w:r>
      <w:r w:rsidR="001C23FC">
        <w:t xml:space="preserve"> to carry this traffic flow.</w:t>
      </w:r>
      <w:r w:rsidR="00AA7B21">
        <w:t xml:space="preserve"> When PDCP duplication for such radio bearer is deactivated, the corresponding configured grant on one of the serving cells should be deactivated as well </w:t>
      </w:r>
      <w:proofErr w:type="gramStart"/>
      <w:r w:rsidR="00AA7B21">
        <w:t>in order to</w:t>
      </w:r>
      <w:proofErr w:type="gramEnd"/>
      <w:r w:rsidR="00AA7B21">
        <w:t xml:space="preserve"> release </w:t>
      </w:r>
      <w:r w:rsidR="00110903">
        <w:t>the over-provisioned</w:t>
      </w:r>
      <w:r w:rsidR="00AA7B21">
        <w:t xml:space="preserve"> radio resources</w:t>
      </w:r>
      <w:r w:rsidR="00110903">
        <w:t>,</w:t>
      </w:r>
      <w:r w:rsidR="00AA7B21">
        <w:t xml:space="preserve"> for other transmissions such as scheduling grants. In Rel-15, activation/deactivation of a Type-2 configured grant is controlled by L1 </w:t>
      </w:r>
      <w:proofErr w:type="spellStart"/>
      <w:r w:rsidR="00AA7B21">
        <w:t>signaling</w:t>
      </w:r>
      <w:proofErr w:type="spellEnd"/>
      <w:r w:rsidR="00110903">
        <w:t>, which is not a tightly coupled mechanism to PDCP duplication</w:t>
      </w:r>
      <w:r w:rsidR="00AA7B21">
        <w:t>. To allow a faster and more synchronized control</w:t>
      </w:r>
      <w:r w:rsidR="00242D22">
        <w:t xml:space="preserve"> of such radio resource for duplicated transmission, it is worth considering a </w:t>
      </w:r>
      <w:r w:rsidR="00110903">
        <w:t xml:space="preserve">type of </w:t>
      </w:r>
      <w:r w:rsidR="00242D22">
        <w:t xml:space="preserve">configured grant that can be activated/deactivated directly by the MAC CE for activation/deactivation of PDCP duplication. This can be a special case of Type-1 configured grant, where all the required transmission parameters are configured via RRC, but it can be dynamically activated/deactivated </w:t>
      </w:r>
      <w:r w:rsidR="004E54BB">
        <w:t>by the duplication status of the corresponding radio bearer.</w:t>
      </w:r>
    </w:p>
    <w:p w14:paraId="18C14DF2" w14:textId="55E08F06" w:rsidR="004E54BB" w:rsidRPr="00AC7FC6" w:rsidRDefault="004E54BB" w:rsidP="004E54BB">
      <w:pPr>
        <w:jc w:val="both"/>
        <w:rPr>
          <w:b/>
          <w:i/>
        </w:rPr>
      </w:pPr>
      <w:r w:rsidRPr="00AC7FC6">
        <w:rPr>
          <w:b/>
          <w:i/>
        </w:rPr>
        <w:t xml:space="preserve">Proposal </w:t>
      </w:r>
      <w:r>
        <w:rPr>
          <w:b/>
          <w:i/>
        </w:rPr>
        <w:t>4</w:t>
      </w:r>
      <w:r w:rsidRPr="00AC7FC6">
        <w:rPr>
          <w:b/>
          <w:i/>
        </w:rPr>
        <w:t>:</w:t>
      </w:r>
    </w:p>
    <w:p w14:paraId="4AD80691" w14:textId="11AEB463" w:rsidR="004E54BB" w:rsidRDefault="004E54BB" w:rsidP="004E54BB">
      <w:pPr>
        <w:jc w:val="both"/>
        <w:rPr>
          <w:b/>
          <w:i/>
        </w:rPr>
      </w:pPr>
      <w:r>
        <w:rPr>
          <w:b/>
          <w:i/>
        </w:rPr>
        <w:t xml:space="preserve">Joint activation/deactivation of configured grants and PDCP duplication for some DRBs can be considered to improve radio resource control efficiency.  </w:t>
      </w:r>
    </w:p>
    <w:p w14:paraId="465E180A" w14:textId="77777777" w:rsidR="004E54BB" w:rsidRPr="00C253C9" w:rsidRDefault="004E54BB" w:rsidP="00FC2682">
      <w:pPr>
        <w:jc w:val="both"/>
      </w:pPr>
    </w:p>
    <w:p w14:paraId="6C4A07F0" w14:textId="315E8690" w:rsidR="00362A38" w:rsidRDefault="00362A38" w:rsidP="00362A38">
      <w:pPr>
        <w:pStyle w:val="Heading2"/>
        <w:rPr>
          <w:lang w:val="en-US"/>
        </w:rPr>
      </w:pPr>
      <w:r>
        <w:rPr>
          <w:lang w:val="en-US"/>
        </w:rPr>
        <w:t xml:space="preserve">2.2 </w:t>
      </w:r>
      <w:r>
        <w:rPr>
          <w:lang w:val="en-US"/>
        </w:rPr>
        <w:tab/>
      </w:r>
      <w:r w:rsidR="00A63D12">
        <w:rPr>
          <w:lang w:val="en-US"/>
        </w:rPr>
        <w:t>Per-Packet Selective Duplication</w:t>
      </w:r>
    </w:p>
    <w:p w14:paraId="5CC51F5C" w14:textId="781FCDEB" w:rsidR="00363B0F" w:rsidRPr="00DB6E31" w:rsidRDefault="00DB6E31" w:rsidP="00DB6E31">
      <w:pPr>
        <w:jc w:val="both"/>
        <w:rPr>
          <w:lang w:val="en-US"/>
        </w:rPr>
      </w:pPr>
      <w:r>
        <w:rPr>
          <w:lang w:val="en-US"/>
        </w:rPr>
        <w:t>When PDCP duplication is activated for a DRB, essentially all packets on this DRB will be duplicated and processed over multiple legs.</w:t>
      </w:r>
      <w:r w:rsidR="005B2173">
        <w:rPr>
          <w:lang w:val="en-US"/>
        </w:rPr>
        <w:t xml:space="preserve"> To improve resource efficiency, the granularity of duplication could be brought to the per-packet level, so the transmitter may selectively determine whether a PDCP PDU should be duplicated and submitted to the secondary RLC entity for further processing. This section examines </w:t>
      </w:r>
      <w:r w:rsidR="00363B0F">
        <w:rPr>
          <w:lang w:val="en-US"/>
        </w:rPr>
        <w:t xml:space="preserve">several possible </w:t>
      </w:r>
      <w:r w:rsidR="00DB218E">
        <w:rPr>
          <w:lang w:val="en-US"/>
        </w:rPr>
        <w:t xml:space="preserve">selective duplication </w:t>
      </w:r>
      <w:r w:rsidR="00363B0F">
        <w:rPr>
          <w:lang w:val="en-US"/>
        </w:rPr>
        <w:t>schemes for UL cases.</w:t>
      </w:r>
    </w:p>
    <w:p w14:paraId="4682AFE8" w14:textId="1BA3A4B5" w:rsidR="00363B0F" w:rsidRPr="001E09D1" w:rsidRDefault="00C857FF" w:rsidP="001E09D1">
      <w:pPr>
        <w:pStyle w:val="ListParagraph"/>
        <w:numPr>
          <w:ilvl w:val="1"/>
          <w:numId w:val="33"/>
        </w:numPr>
        <w:ind w:left="684"/>
        <w:rPr>
          <w:b/>
          <w:lang w:val="en-US"/>
        </w:rPr>
      </w:pPr>
      <w:r>
        <w:rPr>
          <w:b/>
          <w:lang w:val="en-US"/>
        </w:rPr>
        <w:t xml:space="preserve">Scheme 1: </w:t>
      </w:r>
      <w:r w:rsidR="00363B0F" w:rsidRPr="001E09D1">
        <w:rPr>
          <w:b/>
          <w:lang w:val="en-US"/>
        </w:rPr>
        <w:t>Timer-based</w:t>
      </w:r>
      <w:r w:rsidR="001E09D1" w:rsidRPr="001E09D1">
        <w:rPr>
          <w:b/>
          <w:lang w:val="en-US"/>
        </w:rPr>
        <w:t xml:space="preserve"> Selective Duplication</w:t>
      </w:r>
    </w:p>
    <w:p w14:paraId="73072575" w14:textId="366E6BC4" w:rsidR="001E09D1" w:rsidRDefault="001E09D1" w:rsidP="002E06D7">
      <w:pPr>
        <w:pStyle w:val="ListParagraph"/>
        <w:ind w:left="684"/>
        <w:jc w:val="both"/>
        <w:rPr>
          <w:lang w:val="en-US"/>
        </w:rPr>
      </w:pPr>
      <w:r>
        <w:rPr>
          <w:lang w:val="en-US"/>
        </w:rPr>
        <w:t>In this scheme,</w:t>
      </w:r>
      <w:r w:rsidR="002E06D7">
        <w:rPr>
          <w:lang w:val="en-US"/>
        </w:rPr>
        <w:t xml:space="preserve"> the PDCP layer of the UE submits a PDCP PDU to the primary RLC </w:t>
      </w:r>
      <w:proofErr w:type="gramStart"/>
      <w:r w:rsidR="002E06D7">
        <w:rPr>
          <w:lang w:val="en-US"/>
        </w:rPr>
        <w:t>entity, but</w:t>
      </w:r>
      <w:proofErr w:type="gramEnd"/>
      <w:r w:rsidR="002E06D7">
        <w:rPr>
          <w:lang w:val="en-US"/>
        </w:rPr>
        <w:t xml:space="preserve"> does not submit the </w:t>
      </w:r>
      <w:r w:rsidR="00DB218E">
        <w:rPr>
          <w:lang w:val="en-US"/>
        </w:rPr>
        <w:t xml:space="preserve">copy of the </w:t>
      </w:r>
      <w:r w:rsidR="000A67C7">
        <w:rPr>
          <w:lang w:val="en-US"/>
        </w:rPr>
        <w:t xml:space="preserve">same </w:t>
      </w:r>
      <w:r w:rsidR="002E06D7">
        <w:rPr>
          <w:lang w:val="en-US"/>
        </w:rPr>
        <w:t>PDCP PDU to the secondary RLC entity for further processing on the duplication leg immediately</w:t>
      </w:r>
      <w:r w:rsidR="000A67C7">
        <w:rPr>
          <w:lang w:val="en-US"/>
        </w:rPr>
        <w:t>. I</w:t>
      </w:r>
      <w:r w:rsidR="002E06D7">
        <w:rPr>
          <w:lang w:val="en-US"/>
        </w:rPr>
        <w:t>nstead</w:t>
      </w:r>
      <w:r w:rsidR="000A67C7">
        <w:rPr>
          <w:lang w:val="en-US"/>
        </w:rPr>
        <w:t>,</w:t>
      </w:r>
      <w:r w:rsidR="002E06D7">
        <w:rPr>
          <w:lang w:val="en-US"/>
        </w:rPr>
        <w:t xml:space="preserve"> a timer should start when the</w:t>
      </w:r>
      <w:r w:rsidR="000A67C7">
        <w:rPr>
          <w:lang w:val="en-US"/>
        </w:rPr>
        <w:t xml:space="preserve"> PDCP PDU is submitted to the primary leg. Prior to the timer expiration, the UE waits for an indication of successful transmission of the PDCP PDU on the primary leg</w:t>
      </w:r>
      <w:r w:rsidR="002E06D7">
        <w:rPr>
          <w:lang w:val="en-US"/>
        </w:rPr>
        <w:t>.</w:t>
      </w:r>
      <w:r w:rsidR="000A67C7">
        <w:rPr>
          <w:lang w:val="en-US"/>
        </w:rPr>
        <w:t xml:space="preserve"> If such indication is not received upon timer expiration, the PDCP layer should submit the same PDU to the secondary RLC entity for duplicated transmission on another leg. Therefore, whether to duplicate a packet for processing on the secondary leg depends on whether an ACK </w:t>
      </w:r>
      <w:r w:rsidR="00DB218E">
        <w:rPr>
          <w:lang w:val="en-US"/>
        </w:rPr>
        <w:t>for the original packet that has been transmitted earlier</w:t>
      </w:r>
      <w:r w:rsidR="00DB218E">
        <w:rPr>
          <w:lang w:val="en-US"/>
        </w:rPr>
        <w:t xml:space="preserve"> </w:t>
      </w:r>
      <w:r w:rsidR="000A67C7">
        <w:rPr>
          <w:lang w:val="en-US"/>
        </w:rPr>
        <w:t xml:space="preserve">is received </w:t>
      </w:r>
      <w:r w:rsidR="00DB218E">
        <w:rPr>
          <w:lang w:val="en-US"/>
        </w:rPr>
        <w:t>with</w:t>
      </w:r>
      <w:r w:rsidR="000A67C7">
        <w:rPr>
          <w:lang w:val="en-US"/>
        </w:rPr>
        <w:t xml:space="preserve">in </w:t>
      </w:r>
      <w:r w:rsidR="00DB218E">
        <w:rPr>
          <w:lang w:val="en-US"/>
        </w:rPr>
        <w:t xml:space="preserve">a pre-defined </w:t>
      </w:r>
      <w:r w:rsidR="000A67C7">
        <w:rPr>
          <w:lang w:val="en-US"/>
        </w:rPr>
        <w:t xml:space="preserve">time </w:t>
      </w:r>
      <w:r w:rsidR="00DB218E">
        <w:rPr>
          <w:lang w:val="en-US"/>
        </w:rPr>
        <w:t>interval</w:t>
      </w:r>
      <w:r w:rsidR="000A67C7">
        <w:rPr>
          <w:lang w:val="en-US"/>
        </w:rPr>
        <w:t>.</w:t>
      </w:r>
    </w:p>
    <w:p w14:paraId="25BEA81A" w14:textId="77777777" w:rsidR="000A67C7" w:rsidRDefault="000A67C7" w:rsidP="002E06D7">
      <w:pPr>
        <w:pStyle w:val="ListParagraph"/>
        <w:ind w:left="684"/>
        <w:jc w:val="both"/>
        <w:rPr>
          <w:lang w:val="en-US"/>
        </w:rPr>
      </w:pPr>
    </w:p>
    <w:p w14:paraId="2EFD8AD8" w14:textId="403CDE79" w:rsidR="001E09D1" w:rsidRDefault="00C857FF" w:rsidP="001E09D1">
      <w:pPr>
        <w:pStyle w:val="ListParagraph"/>
        <w:numPr>
          <w:ilvl w:val="1"/>
          <w:numId w:val="33"/>
        </w:numPr>
        <w:ind w:left="684"/>
        <w:rPr>
          <w:b/>
          <w:lang w:val="en-US"/>
        </w:rPr>
      </w:pPr>
      <w:r>
        <w:rPr>
          <w:b/>
          <w:lang w:val="en-US"/>
        </w:rPr>
        <w:t xml:space="preserve">Scheme 2: </w:t>
      </w:r>
      <w:r w:rsidR="00363B0F" w:rsidRPr="001E09D1">
        <w:rPr>
          <w:b/>
          <w:lang w:val="en-US"/>
        </w:rPr>
        <w:t>Cross-</w:t>
      </w:r>
      <w:r>
        <w:rPr>
          <w:b/>
          <w:lang w:val="en-US"/>
        </w:rPr>
        <w:t>L</w:t>
      </w:r>
      <w:r w:rsidR="00363B0F" w:rsidRPr="001E09D1">
        <w:rPr>
          <w:b/>
          <w:lang w:val="en-US"/>
        </w:rPr>
        <w:t xml:space="preserve">eg </w:t>
      </w:r>
      <w:r>
        <w:rPr>
          <w:b/>
          <w:lang w:val="en-US"/>
        </w:rPr>
        <w:t>D</w:t>
      </w:r>
      <w:r w:rsidR="00363B0F" w:rsidRPr="001E09D1">
        <w:rPr>
          <w:b/>
          <w:lang w:val="en-US"/>
        </w:rPr>
        <w:t>ependency</w:t>
      </w:r>
      <w:r>
        <w:rPr>
          <w:b/>
          <w:lang w:val="en-US"/>
        </w:rPr>
        <w:t>-based Selective Duplication</w:t>
      </w:r>
    </w:p>
    <w:p w14:paraId="7A2FABD5" w14:textId="7F2E331D" w:rsidR="00C857FF" w:rsidRPr="00C857FF" w:rsidRDefault="00C857FF" w:rsidP="00C857FF">
      <w:pPr>
        <w:pStyle w:val="ListParagraph"/>
        <w:ind w:left="684"/>
        <w:jc w:val="both"/>
        <w:rPr>
          <w:lang w:val="en-US"/>
        </w:rPr>
      </w:pPr>
      <w:r>
        <w:rPr>
          <w:lang w:val="en-US"/>
        </w:rPr>
        <w:t xml:space="preserve">In this scheme, whether a PDCP PDU should be submitted to the secondary RLC entity is depending on the performance, status or configuration of its counterpart </w:t>
      </w:r>
      <w:r w:rsidR="00DB218E">
        <w:rPr>
          <w:lang w:val="en-US"/>
        </w:rPr>
        <w:t xml:space="preserve">packet </w:t>
      </w:r>
      <w:r>
        <w:rPr>
          <w:lang w:val="en-US"/>
        </w:rPr>
        <w:t xml:space="preserve">(original copy) that has been processed on the primary leg. The concept is akin to </w:t>
      </w:r>
      <w:r w:rsidR="00F32E58">
        <w:rPr>
          <w:lang w:val="en-US"/>
        </w:rPr>
        <w:t xml:space="preserve">autonomous activation/deactivation of PDCP duplication described in Section 2.1, where the information relating to transmission configured for the </w:t>
      </w:r>
      <w:r w:rsidR="0060299C">
        <w:rPr>
          <w:lang w:val="en-US"/>
        </w:rPr>
        <w:t xml:space="preserve">primary LCH is shared with the PDCP layer, so the PDCP layer can evaluate whether the original packet is processed in a reliable manner, </w:t>
      </w:r>
      <w:r w:rsidR="00DB218E">
        <w:rPr>
          <w:lang w:val="en-US"/>
        </w:rPr>
        <w:t>in a bid to</w:t>
      </w:r>
      <w:r w:rsidR="0060299C">
        <w:rPr>
          <w:lang w:val="en-US"/>
        </w:rPr>
        <w:t xml:space="preserve"> decide if the duplicated copy should be submitted to the secondary RLC entity for further processing.</w:t>
      </w:r>
    </w:p>
    <w:p w14:paraId="3A679B3A" w14:textId="77777777" w:rsidR="000A67C7" w:rsidRPr="001E09D1" w:rsidRDefault="000A67C7" w:rsidP="000A67C7">
      <w:pPr>
        <w:pStyle w:val="ListParagraph"/>
        <w:ind w:left="684"/>
        <w:rPr>
          <w:b/>
          <w:lang w:val="en-US"/>
        </w:rPr>
      </w:pPr>
    </w:p>
    <w:p w14:paraId="1BE57D7F" w14:textId="5EF1C5AA" w:rsidR="00362A38" w:rsidRDefault="00C857FF" w:rsidP="0060299C">
      <w:pPr>
        <w:pStyle w:val="ListParagraph"/>
        <w:numPr>
          <w:ilvl w:val="1"/>
          <w:numId w:val="33"/>
        </w:numPr>
        <w:ind w:left="684"/>
        <w:rPr>
          <w:b/>
          <w:lang w:val="en-US"/>
        </w:rPr>
      </w:pPr>
      <w:r>
        <w:rPr>
          <w:b/>
          <w:lang w:val="en-US"/>
        </w:rPr>
        <w:t xml:space="preserve">Scheme 3: </w:t>
      </w:r>
      <w:r w:rsidR="00363B0F" w:rsidRPr="001E09D1">
        <w:rPr>
          <w:b/>
          <w:lang w:val="en-US"/>
        </w:rPr>
        <w:t>Packet</w:t>
      </w:r>
      <w:r>
        <w:rPr>
          <w:b/>
          <w:lang w:val="en-US"/>
        </w:rPr>
        <w:t xml:space="preserve"> </w:t>
      </w:r>
      <w:r w:rsidR="00EC5BC3">
        <w:rPr>
          <w:b/>
          <w:lang w:val="en-US"/>
        </w:rPr>
        <w:t>Type</w:t>
      </w:r>
      <w:r>
        <w:rPr>
          <w:b/>
          <w:lang w:val="en-US"/>
        </w:rPr>
        <w:t>-based Selective Duplication</w:t>
      </w:r>
    </w:p>
    <w:p w14:paraId="30857B48" w14:textId="23A9B989" w:rsidR="0060299C" w:rsidRDefault="0060299C" w:rsidP="0060299C">
      <w:pPr>
        <w:pStyle w:val="ListParagraph"/>
        <w:ind w:left="684"/>
        <w:jc w:val="both"/>
        <w:rPr>
          <w:lang w:val="en-US"/>
        </w:rPr>
      </w:pPr>
      <w:r>
        <w:rPr>
          <w:lang w:val="en-US"/>
        </w:rPr>
        <w:t xml:space="preserve">In this scheme, it is assumed that PDCP SDUs corresponding to QoS flows with different performance requirements or latency targets are mapped to the same DRB, and the PDCP entity can selectively decide </w:t>
      </w:r>
      <w:r w:rsidR="00EC5BC3">
        <w:rPr>
          <w:lang w:val="en-US"/>
        </w:rPr>
        <w:t xml:space="preserve">which PDCP PDU should be duplicated and submitted to the secondary RLC entity for further processing, based on the QoS flow associating to this PDCP SDU (based on QFI or other indication). </w:t>
      </w:r>
      <w:r w:rsidR="00585E10">
        <w:rPr>
          <w:lang w:val="en-US"/>
        </w:rPr>
        <w:t>Such scheme does not consider the necessity of duplicated packet transmission based on the performance/status of its original copy.</w:t>
      </w:r>
      <w:r w:rsidR="00EC5BC3">
        <w:rPr>
          <w:lang w:val="en-US"/>
        </w:rPr>
        <w:t xml:space="preserve"> </w:t>
      </w:r>
    </w:p>
    <w:p w14:paraId="0A1B7CBC" w14:textId="7FD3331B" w:rsidR="00EC5BC3" w:rsidRDefault="00EC5BC3" w:rsidP="00EC5BC3">
      <w:pPr>
        <w:jc w:val="both"/>
        <w:rPr>
          <w:lang w:val="en-US"/>
        </w:rPr>
      </w:pPr>
      <w:r>
        <w:rPr>
          <w:lang w:val="en-US"/>
        </w:rPr>
        <w:t xml:space="preserve">The three schemes discussed above have their own pros and cons. The summary of comparison among these schemes is tabulated in </w:t>
      </w:r>
      <w:r>
        <w:rPr>
          <w:lang w:val="en-US"/>
        </w:rPr>
        <w:fldChar w:fldCharType="begin"/>
      </w:r>
      <w:r>
        <w:rPr>
          <w:lang w:val="en-US"/>
        </w:rPr>
        <w:instrText xml:space="preserve"> REF _Ref4058009 \h </w:instrText>
      </w:r>
      <w:r>
        <w:rPr>
          <w:lang w:val="en-US"/>
        </w:rPr>
      </w:r>
      <w:r>
        <w:rPr>
          <w:lang w:val="en-US"/>
        </w:rPr>
        <w:fldChar w:fldCharType="separate"/>
      </w:r>
      <w:r w:rsidRPr="00EC5BC3">
        <w:t xml:space="preserve">Table </w:t>
      </w:r>
      <w:r w:rsidRPr="00EC5BC3">
        <w:rPr>
          <w:noProof/>
        </w:rPr>
        <w:t>1</w:t>
      </w:r>
      <w:r>
        <w:rPr>
          <w:lang w:val="en-US"/>
        </w:rPr>
        <w:fldChar w:fldCharType="end"/>
      </w:r>
      <w:r w:rsidR="004E54BB">
        <w:rPr>
          <w:lang w:val="en-US"/>
        </w:rPr>
        <w:t>. As the objective of PDCP duplication enhancement in this WI is targeting to improve resource efficiency, Scheme 3 may not be useful from this point of view, because we can achieve the same goal of Scheme 3 simply by mapping QoS flows with different requirements to different DRBs</w:t>
      </w:r>
      <w:proofErr w:type="gramStart"/>
      <w:r w:rsidR="004E54BB">
        <w:rPr>
          <w:lang w:val="en-US"/>
        </w:rPr>
        <w:t>.</w:t>
      </w:r>
      <w:r w:rsidR="00F56EE8">
        <w:rPr>
          <w:lang w:val="en-US"/>
        </w:rPr>
        <w:t xml:space="preserve"> </w:t>
      </w:r>
      <w:proofErr w:type="gramEnd"/>
      <w:r w:rsidR="00F56EE8">
        <w:rPr>
          <w:lang w:val="en-US"/>
        </w:rPr>
        <w:t>On the other hand</w:t>
      </w:r>
      <w:r w:rsidR="004E54BB">
        <w:rPr>
          <w:lang w:val="en-US"/>
        </w:rPr>
        <w:t xml:space="preserve">, the potential issues such </w:t>
      </w:r>
      <w:r w:rsidR="004E54BB">
        <w:rPr>
          <w:lang w:val="en-US"/>
        </w:rPr>
        <w:lastRenderedPageBreak/>
        <w:t xml:space="preserve">as complexity and reaction time in Scheme 1 and 2 </w:t>
      </w:r>
      <w:r w:rsidR="00F56EE8">
        <w:rPr>
          <w:lang w:val="en-US"/>
        </w:rPr>
        <w:t xml:space="preserve">may require further investigations, and it is questionable whether this WI has </w:t>
      </w:r>
      <w:proofErr w:type="gramStart"/>
      <w:r w:rsidR="00F56EE8">
        <w:rPr>
          <w:lang w:val="en-US"/>
        </w:rPr>
        <w:t>sufficient</w:t>
      </w:r>
      <w:proofErr w:type="gramEnd"/>
      <w:r w:rsidR="00F56EE8">
        <w:rPr>
          <w:lang w:val="en-US"/>
        </w:rPr>
        <w:t xml:space="preserve"> time to carry out more detailed study and evaluations in this regard</w:t>
      </w:r>
      <w:r w:rsidR="004E54BB">
        <w:rPr>
          <w:lang w:val="en-US"/>
        </w:rPr>
        <w:t xml:space="preserve">. </w:t>
      </w:r>
    </w:p>
    <w:p w14:paraId="1EC27204" w14:textId="5C80AA35" w:rsidR="00EC5BC3" w:rsidRPr="00EC5BC3" w:rsidRDefault="00EC5BC3" w:rsidP="00EC5BC3">
      <w:pPr>
        <w:pStyle w:val="Caption"/>
        <w:keepNext/>
        <w:jc w:val="center"/>
        <w:rPr>
          <w:sz w:val="20"/>
        </w:rPr>
      </w:pPr>
      <w:bookmarkStart w:id="1" w:name="_Ref4058009"/>
      <w:r w:rsidRPr="00EC5BC3">
        <w:rPr>
          <w:sz w:val="20"/>
        </w:rPr>
        <w:t xml:space="preserve">Table </w:t>
      </w:r>
      <w:r w:rsidRPr="00EC5BC3">
        <w:rPr>
          <w:sz w:val="20"/>
        </w:rPr>
        <w:fldChar w:fldCharType="begin"/>
      </w:r>
      <w:r w:rsidRPr="00EC5BC3">
        <w:rPr>
          <w:sz w:val="20"/>
        </w:rPr>
        <w:instrText xml:space="preserve"> SEQ Table \* ARABIC </w:instrText>
      </w:r>
      <w:r w:rsidRPr="00EC5BC3">
        <w:rPr>
          <w:sz w:val="20"/>
        </w:rPr>
        <w:fldChar w:fldCharType="separate"/>
      </w:r>
      <w:r w:rsidRPr="00EC5BC3">
        <w:rPr>
          <w:noProof/>
          <w:sz w:val="20"/>
        </w:rPr>
        <w:t>1</w:t>
      </w:r>
      <w:r w:rsidRPr="00EC5BC3">
        <w:rPr>
          <w:sz w:val="20"/>
        </w:rPr>
        <w:fldChar w:fldCharType="end"/>
      </w:r>
      <w:r w:rsidRPr="00EC5BC3">
        <w:rPr>
          <w:sz w:val="20"/>
        </w:rPr>
        <w:t xml:space="preserve"> Comparison of Selective Duplication Schemes</w:t>
      </w:r>
      <w:bookmarkEnd w:id="1"/>
    </w:p>
    <w:tbl>
      <w:tblPr>
        <w:tblStyle w:val="TableGrid"/>
        <w:tblW w:w="0" w:type="auto"/>
        <w:tblLook w:val="04A0" w:firstRow="1" w:lastRow="0" w:firstColumn="1" w:lastColumn="0" w:noHBand="0" w:noVBand="1"/>
      </w:tblPr>
      <w:tblGrid>
        <w:gridCol w:w="2122"/>
        <w:gridCol w:w="3754"/>
        <w:gridCol w:w="3755"/>
      </w:tblGrid>
      <w:tr w:rsidR="00EC5BC3" w:rsidRPr="00EC5BC3" w14:paraId="0FC80FEC" w14:textId="77777777" w:rsidTr="00585E10">
        <w:tc>
          <w:tcPr>
            <w:tcW w:w="2122" w:type="dxa"/>
            <w:shd w:val="clear" w:color="auto" w:fill="BDD6EE" w:themeFill="accent1" w:themeFillTint="66"/>
          </w:tcPr>
          <w:p w14:paraId="12926B03" w14:textId="3C8ED5B9" w:rsidR="00EC5BC3" w:rsidRPr="00EC5BC3" w:rsidRDefault="006F52E5" w:rsidP="00EC5BC3">
            <w:pPr>
              <w:jc w:val="center"/>
              <w:rPr>
                <w:b/>
                <w:lang w:val="en-US"/>
              </w:rPr>
            </w:pPr>
            <w:r>
              <w:rPr>
                <w:b/>
                <w:lang w:val="en-US"/>
              </w:rPr>
              <w:t xml:space="preserve">Per-Packet </w:t>
            </w:r>
            <w:bookmarkStart w:id="2" w:name="_GoBack"/>
            <w:bookmarkEnd w:id="2"/>
            <w:r w:rsidR="00EC5BC3" w:rsidRPr="00EC5BC3">
              <w:rPr>
                <w:b/>
                <w:lang w:val="en-US"/>
              </w:rPr>
              <w:t>Selective Duplication Scheme</w:t>
            </w:r>
          </w:p>
        </w:tc>
        <w:tc>
          <w:tcPr>
            <w:tcW w:w="3754" w:type="dxa"/>
            <w:shd w:val="clear" w:color="auto" w:fill="BDD6EE" w:themeFill="accent1" w:themeFillTint="66"/>
          </w:tcPr>
          <w:p w14:paraId="16201C0C" w14:textId="65E32ABC" w:rsidR="00EC5BC3" w:rsidRPr="00EC5BC3" w:rsidRDefault="00EC5BC3" w:rsidP="00EC5BC3">
            <w:pPr>
              <w:jc w:val="center"/>
              <w:rPr>
                <w:b/>
                <w:lang w:val="en-US"/>
              </w:rPr>
            </w:pPr>
            <w:r w:rsidRPr="00EC5BC3">
              <w:rPr>
                <w:b/>
                <w:lang w:val="en-US"/>
              </w:rPr>
              <w:t>Pros</w:t>
            </w:r>
          </w:p>
        </w:tc>
        <w:tc>
          <w:tcPr>
            <w:tcW w:w="3755" w:type="dxa"/>
            <w:shd w:val="clear" w:color="auto" w:fill="BDD6EE" w:themeFill="accent1" w:themeFillTint="66"/>
          </w:tcPr>
          <w:p w14:paraId="68E0B68C" w14:textId="129EACFD" w:rsidR="00EC5BC3" w:rsidRPr="00EC5BC3" w:rsidRDefault="00EC5BC3" w:rsidP="00EC5BC3">
            <w:pPr>
              <w:jc w:val="center"/>
              <w:rPr>
                <w:b/>
                <w:lang w:val="en-US"/>
              </w:rPr>
            </w:pPr>
            <w:r w:rsidRPr="00EC5BC3">
              <w:rPr>
                <w:b/>
                <w:lang w:val="en-US"/>
              </w:rPr>
              <w:t>Cons</w:t>
            </w:r>
          </w:p>
        </w:tc>
      </w:tr>
      <w:tr w:rsidR="00EC5BC3" w14:paraId="061F91BF" w14:textId="77777777" w:rsidTr="00585E10">
        <w:tc>
          <w:tcPr>
            <w:tcW w:w="2122" w:type="dxa"/>
          </w:tcPr>
          <w:p w14:paraId="09179C44" w14:textId="4776F103" w:rsidR="00EC5BC3" w:rsidRDefault="00EC5BC3" w:rsidP="00EC5BC3">
            <w:pPr>
              <w:jc w:val="center"/>
              <w:rPr>
                <w:lang w:val="en-US"/>
              </w:rPr>
            </w:pPr>
            <w:r>
              <w:rPr>
                <w:lang w:val="en-US"/>
              </w:rPr>
              <w:t xml:space="preserve">Scheme 1: </w:t>
            </w:r>
            <w:r w:rsidRPr="001E09D1">
              <w:rPr>
                <w:b/>
                <w:lang w:val="en-US"/>
              </w:rPr>
              <w:t>Timer-based Selective Duplication</w:t>
            </w:r>
          </w:p>
        </w:tc>
        <w:tc>
          <w:tcPr>
            <w:tcW w:w="3754" w:type="dxa"/>
          </w:tcPr>
          <w:p w14:paraId="214B937F" w14:textId="77777777" w:rsidR="00EC5BC3" w:rsidRDefault="00585E10" w:rsidP="00585E10">
            <w:pPr>
              <w:pStyle w:val="ListParagraph"/>
              <w:numPr>
                <w:ilvl w:val="0"/>
                <w:numId w:val="34"/>
              </w:numPr>
              <w:rPr>
                <w:lang w:val="en-US"/>
              </w:rPr>
            </w:pPr>
            <w:r>
              <w:rPr>
                <w:lang w:val="en-US"/>
              </w:rPr>
              <w:t>The scheme is simple as only a timer is needed.</w:t>
            </w:r>
          </w:p>
          <w:p w14:paraId="69D293C6" w14:textId="1D544590" w:rsidR="00585E10" w:rsidRPr="00585E10" w:rsidRDefault="00585E10" w:rsidP="00585E10">
            <w:pPr>
              <w:pStyle w:val="ListParagraph"/>
              <w:numPr>
                <w:ilvl w:val="0"/>
                <w:numId w:val="34"/>
              </w:numPr>
              <w:rPr>
                <w:lang w:val="en-US"/>
              </w:rPr>
            </w:pPr>
            <w:r>
              <w:rPr>
                <w:lang w:val="en-US"/>
              </w:rPr>
              <w:t xml:space="preserve">The scheme takes </w:t>
            </w:r>
            <w:proofErr w:type="spellStart"/>
            <w:r>
              <w:rPr>
                <w:lang w:val="en-US"/>
              </w:rPr>
              <w:t>inro</w:t>
            </w:r>
            <w:proofErr w:type="spellEnd"/>
            <w:r>
              <w:rPr>
                <w:lang w:val="en-US"/>
              </w:rPr>
              <w:t xml:space="preserve"> account the actual performance of the original copy.</w:t>
            </w:r>
          </w:p>
        </w:tc>
        <w:tc>
          <w:tcPr>
            <w:tcW w:w="3755" w:type="dxa"/>
          </w:tcPr>
          <w:p w14:paraId="4E7C002D" w14:textId="14C3B163" w:rsidR="00EC5BC3" w:rsidRPr="00585E10" w:rsidRDefault="00585E10" w:rsidP="00585E10">
            <w:pPr>
              <w:pStyle w:val="ListParagraph"/>
              <w:numPr>
                <w:ilvl w:val="0"/>
                <w:numId w:val="34"/>
              </w:numPr>
              <w:rPr>
                <w:lang w:val="en-US"/>
              </w:rPr>
            </w:pPr>
            <w:r>
              <w:rPr>
                <w:lang w:val="en-US"/>
              </w:rPr>
              <w:t>Slower reaction time – the decision can only be made after ACK is received on the other leg or upon timer expiration.</w:t>
            </w:r>
          </w:p>
        </w:tc>
      </w:tr>
      <w:tr w:rsidR="00EC5BC3" w14:paraId="3A528427" w14:textId="77777777" w:rsidTr="00585E10">
        <w:tc>
          <w:tcPr>
            <w:tcW w:w="2122" w:type="dxa"/>
          </w:tcPr>
          <w:p w14:paraId="0427063C" w14:textId="6B3F0551" w:rsidR="00EC5BC3" w:rsidRDefault="00EC5BC3" w:rsidP="00EC5BC3">
            <w:pPr>
              <w:jc w:val="center"/>
              <w:rPr>
                <w:lang w:val="en-US"/>
              </w:rPr>
            </w:pPr>
            <w:r>
              <w:rPr>
                <w:lang w:val="en-US"/>
              </w:rPr>
              <w:t xml:space="preserve">Scheme 2: </w:t>
            </w:r>
            <w:r w:rsidRPr="001E09D1">
              <w:rPr>
                <w:b/>
                <w:lang w:val="en-US"/>
              </w:rPr>
              <w:t>Cross-</w:t>
            </w:r>
            <w:r>
              <w:rPr>
                <w:b/>
                <w:lang w:val="en-US"/>
              </w:rPr>
              <w:t>L</w:t>
            </w:r>
            <w:r w:rsidRPr="001E09D1">
              <w:rPr>
                <w:b/>
                <w:lang w:val="en-US"/>
              </w:rPr>
              <w:t xml:space="preserve">eg </w:t>
            </w:r>
            <w:r>
              <w:rPr>
                <w:b/>
                <w:lang w:val="en-US"/>
              </w:rPr>
              <w:t>D</w:t>
            </w:r>
            <w:r w:rsidRPr="001E09D1">
              <w:rPr>
                <w:b/>
                <w:lang w:val="en-US"/>
              </w:rPr>
              <w:t>ependency</w:t>
            </w:r>
            <w:r>
              <w:rPr>
                <w:b/>
                <w:lang w:val="en-US"/>
              </w:rPr>
              <w:t>-based Selective Duplication</w:t>
            </w:r>
          </w:p>
        </w:tc>
        <w:tc>
          <w:tcPr>
            <w:tcW w:w="3754" w:type="dxa"/>
          </w:tcPr>
          <w:p w14:paraId="486F68C6" w14:textId="77777777" w:rsidR="00EC5BC3" w:rsidRDefault="00585E10" w:rsidP="00585E10">
            <w:pPr>
              <w:pStyle w:val="ListParagraph"/>
              <w:numPr>
                <w:ilvl w:val="0"/>
                <w:numId w:val="35"/>
              </w:numPr>
              <w:rPr>
                <w:lang w:val="en-US"/>
              </w:rPr>
            </w:pPr>
            <w:r>
              <w:rPr>
                <w:lang w:val="en-US"/>
              </w:rPr>
              <w:t>Fast reaction time as the decision is made based on speculation of performance of the original copy.</w:t>
            </w:r>
          </w:p>
          <w:p w14:paraId="6826E7F6" w14:textId="27D911A4" w:rsidR="00996361" w:rsidRPr="00585E10" w:rsidRDefault="00996361" w:rsidP="00996361">
            <w:pPr>
              <w:pStyle w:val="ListParagraph"/>
              <w:rPr>
                <w:lang w:val="en-US"/>
              </w:rPr>
            </w:pPr>
          </w:p>
        </w:tc>
        <w:tc>
          <w:tcPr>
            <w:tcW w:w="3755" w:type="dxa"/>
          </w:tcPr>
          <w:p w14:paraId="3FF5CB82" w14:textId="77777777" w:rsidR="00EC5BC3" w:rsidRDefault="00585E10" w:rsidP="00585E10">
            <w:pPr>
              <w:pStyle w:val="ListParagraph"/>
              <w:numPr>
                <w:ilvl w:val="0"/>
                <w:numId w:val="35"/>
              </w:numPr>
              <w:rPr>
                <w:lang w:val="en-US"/>
              </w:rPr>
            </w:pPr>
            <w:r>
              <w:rPr>
                <w:lang w:val="en-US"/>
              </w:rPr>
              <w:t>Requires interaction between different protocol layers.</w:t>
            </w:r>
          </w:p>
          <w:p w14:paraId="379DC31A" w14:textId="5DBE01B7" w:rsidR="00996361" w:rsidRPr="00585E10" w:rsidRDefault="006F52E5" w:rsidP="00585E10">
            <w:pPr>
              <w:pStyle w:val="ListParagraph"/>
              <w:numPr>
                <w:ilvl w:val="0"/>
                <w:numId w:val="35"/>
              </w:numPr>
              <w:rPr>
                <w:lang w:val="en-US"/>
              </w:rPr>
            </w:pPr>
            <w:r>
              <w:rPr>
                <w:lang w:val="en-US"/>
              </w:rPr>
              <w:t>Complexity</w:t>
            </w:r>
            <w:r w:rsidR="00996361">
              <w:rPr>
                <w:lang w:val="en-US"/>
              </w:rPr>
              <w:t xml:space="preserve"> of the scheme is relating to the pre-configured criteria to be used for decision.</w:t>
            </w:r>
          </w:p>
        </w:tc>
      </w:tr>
      <w:tr w:rsidR="00EC5BC3" w14:paraId="79CCC7FF" w14:textId="77777777" w:rsidTr="00585E10">
        <w:tc>
          <w:tcPr>
            <w:tcW w:w="2122" w:type="dxa"/>
          </w:tcPr>
          <w:p w14:paraId="0AA49F7E" w14:textId="6C25D511" w:rsidR="00EC5BC3" w:rsidRDefault="00EC5BC3" w:rsidP="00EC5BC3">
            <w:pPr>
              <w:jc w:val="center"/>
              <w:rPr>
                <w:lang w:val="en-US"/>
              </w:rPr>
            </w:pPr>
            <w:r>
              <w:rPr>
                <w:lang w:val="en-US"/>
              </w:rPr>
              <w:t xml:space="preserve">Scheme 3: </w:t>
            </w:r>
            <w:r w:rsidRPr="001E09D1">
              <w:rPr>
                <w:b/>
                <w:lang w:val="en-US"/>
              </w:rPr>
              <w:t>Packet</w:t>
            </w:r>
            <w:r>
              <w:rPr>
                <w:b/>
                <w:lang w:val="en-US"/>
              </w:rPr>
              <w:t xml:space="preserve"> Type-based Selective Duplication</w:t>
            </w:r>
          </w:p>
        </w:tc>
        <w:tc>
          <w:tcPr>
            <w:tcW w:w="3754" w:type="dxa"/>
          </w:tcPr>
          <w:p w14:paraId="688757A6" w14:textId="56C3BF94" w:rsidR="00EC5BC3" w:rsidRPr="00585E10" w:rsidRDefault="00585E10" w:rsidP="00585E10">
            <w:pPr>
              <w:pStyle w:val="ListParagraph"/>
              <w:numPr>
                <w:ilvl w:val="0"/>
                <w:numId w:val="36"/>
              </w:numPr>
              <w:rPr>
                <w:lang w:val="en-US"/>
              </w:rPr>
            </w:pPr>
            <w:r>
              <w:rPr>
                <w:lang w:val="en-US"/>
              </w:rPr>
              <w:t>Simple and fast decision.</w:t>
            </w:r>
          </w:p>
        </w:tc>
        <w:tc>
          <w:tcPr>
            <w:tcW w:w="3755" w:type="dxa"/>
          </w:tcPr>
          <w:p w14:paraId="32462BF2" w14:textId="49636152" w:rsidR="00EC5BC3" w:rsidRDefault="00996361" w:rsidP="00996361">
            <w:pPr>
              <w:pStyle w:val="ListParagraph"/>
              <w:numPr>
                <w:ilvl w:val="0"/>
                <w:numId w:val="36"/>
              </w:numPr>
              <w:rPr>
                <w:lang w:val="en-US"/>
              </w:rPr>
            </w:pPr>
            <w:r>
              <w:rPr>
                <w:lang w:val="en-US"/>
              </w:rPr>
              <w:t xml:space="preserve">In practice the SDAP does not map QoS flows with different targets into the same DRB. </w:t>
            </w:r>
            <w:r w:rsidR="006F52E5">
              <w:rPr>
                <w:lang w:val="en-US"/>
              </w:rPr>
              <w:t xml:space="preserve">E.g. </w:t>
            </w:r>
            <w:r>
              <w:rPr>
                <w:lang w:val="en-US"/>
              </w:rPr>
              <w:t xml:space="preserve">TSN flows for </w:t>
            </w:r>
            <w:proofErr w:type="spellStart"/>
            <w:r>
              <w:rPr>
                <w:lang w:val="en-US"/>
              </w:rPr>
              <w:t>IIoT</w:t>
            </w:r>
            <w:proofErr w:type="spellEnd"/>
            <w:r>
              <w:rPr>
                <w:lang w:val="en-US"/>
              </w:rPr>
              <w:t xml:space="preserve"> applications should be handled in isolation to avoid</w:t>
            </w:r>
            <w:r w:rsidR="006F52E5">
              <w:rPr>
                <w:lang w:val="en-US"/>
              </w:rPr>
              <w:t xml:space="preserve"> potential</w:t>
            </w:r>
            <w:r>
              <w:rPr>
                <w:lang w:val="en-US"/>
              </w:rPr>
              <w:t xml:space="preserve"> queueing delay.</w:t>
            </w:r>
          </w:p>
          <w:p w14:paraId="2B3A61F5" w14:textId="2700A151" w:rsidR="00996361" w:rsidRPr="00996361" w:rsidRDefault="00996361" w:rsidP="00996361">
            <w:pPr>
              <w:pStyle w:val="ListParagraph"/>
              <w:numPr>
                <w:ilvl w:val="0"/>
                <w:numId w:val="36"/>
              </w:numPr>
              <w:rPr>
                <w:lang w:val="en-US"/>
              </w:rPr>
            </w:pPr>
            <w:r>
              <w:rPr>
                <w:lang w:val="en-US"/>
              </w:rPr>
              <w:t>No gain in resource efficien</w:t>
            </w:r>
            <w:r w:rsidR="00BE4FE0">
              <w:rPr>
                <w:lang w:val="en-US"/>
              </w:rPr>
              <w:t>cy as the packets (and duplicates) will be sent anyway.</w:t>
            </w:r>
          </w:p>
        </w:tc>
      </w:tr>
    </w:tbl>
    <w:p w14:paraId="5C7946DE" w14:textId="77777777" w:rsidR="00BE4FE0" w:rsidRDefault="00EC5BC3" w:rsidP="00EC5BC3">
      <w:pPr>
        <w:jc w:val="both"/>
        <w:rPr>
          <w:lang w:val="en-US"/>
        </w:rPr>
      </w:pPr>
      <w:r>
        <w:rPr>
          <w:lang w:val="en-US"/>
        </w:rPr>
        <w:t xml:space="preserve"> </w:t>
      </w:r>
    </w:p>
    <w:p w14:paraId="31D9A2E3" w14:textId="0A0E9E52" w:rsidR="00EC5BC3" w:rsidRDefault="00BE4FE0" w:rsidP="00EC5BC3">
      <w:pPr>
        <w:jc w:val="both"/>
        <w:rPr>
          <w:lang w:val="en-US"/>
        </w:rPr>
      </w:pPr>
      <w:r>
        <w:rPr>
          <w:lang w:val="en-US"/>
        </w:rPr>
        <w:t xml:space="preserve">Based on the discussion, as both autonomous activation/deactivation of PDCP duplication and per-packet selective duplication can somehow improve resource efficiency, RAN2 should decide if this is worthwhile to introduce </w:t>
      </w:r>
      <w:proofErr w:type="gramStart"/>
      <w:r w:rsidR="00AF57B9">
        <w:rPr>
          <w:lang w:val="en-US"/>
        </w:rPr>
        <w:t xml:space="preserve">both of the </w:t>
      </w:r>
      <w:r>
        <w:rPr>
          <w:lang w:val="en-US"/>
        </w:rPr>
        <w:t>two</w:t>
      </w:r>
      <w:proofErr w:type="gramEnd"/>
      <w:r>
        <w:rPr>
          <w:lang w:val="en-US"/>
        </w:rPr>
        <w:t xml:space="preserve"> features with </w:t>
      </w:r>
      <w:r w:rsidR="00AF57B9">
        <w:rPr>
          <w:lang w:val="en-US"/>
        </w:rPr>
        <w:t xml:space="preserve">the </w:t>
      </w:r>
      <w:r>
        <w:rPr>
          <w:lang w:val="en-US"/>
        </w:rPr>
        <w:t>similar goal. Hence, we propose that enhancement of selective duplication is only considered as an alternative when autonomous activation/deactivation is not to be adopted.</w:t>
      </w:r>
    </w:p>
    <w:p w14:paraId="7DEB8943" w14:textId="49BA823A" w:rsidR="00AF57B9" w:rsidRPr="00AC7FC6" w:rsidRDefault="00AF57B9" w:rsidP="00AF57B9">
      <w:pPr>
        <w:jc w:val="both"/>
        <w:rPr>
          <w:b/>
          <w:i/>
        </w:rPr>
      </w:pPr>
      <w:r w:rsidRPr="00AC7FC6">
        <w:rPr>
          <w:b/>
          <w:i/>
        </w:rPr>
        <w:t xml:space="preserve">Proposal </w:t>
      </w:r>
      <w:r w:rsidR="004E54BB">
        <w:rPr>
          <w:b/>
          <w:i/>
        </w:rPr>
        <w:t>5</w:t>
      </w:r>
      <w:r w:rsidRPr="00AC7FC6">
        <w:rPr>
          <w:b/>
          <w:i/>
        </w:rPr>
        <w:t>:</w:t>
      </w:r>
    </w:p>
    <w:p w14:paraId="4FFDD683" w14:textId="51F05BA2" w:rsidR="00AF57B9" w:rsidRPr="00FC2682" w:rsidRDefault="00AF57B9" w:rsidP="00AF57B9">
      <w:pPr>
        <w:jc w:val="both"/>
        <w:rPr>
          <w:b/>
          <w:i/>
        </w:rPr>
      </w:pPr>
      <w:r>
        <w:rPr>
          <w:b/>
          <w:i/>
        </w:rPr>
        <w:t xml:space="preserve">RAN2 should </w:t>
      </w:r>
      <w:r w:rsidR="00857126">
        <w:rPr>
          <w:b/>
          <w:i/>
        </w:rPr>
        <w:t>preclude</w:t>
      </w:r>
      <w:r>
        <w:rPr>
          <w:b/>
          <w:i/>
        </w:rPr>
        <w:t xml:space="preserve"> Per-Packet Selective Duplication </w:t>
      </w:r>
      <w:r w:rsidR="006F52E5">
        <w:rPr>
          <w:b/>
          <w:i/>
        </w:rPr>
        <w:t xml:space="preserve">at this stage </w:t>
      </w:r>
      <w:r>
        <w:rPr>
          <w:b/>
          <w:i/>
        </w:rPr>
        <w:t>and focus on autonomous activation/deactivation of PDCP duplication as the feature for efficiency enhancement in Rel-16.</w:t>
      </w:r>
    </w:p>
    <w:p w14:paraId="708D75F2" w14:textId="71D20885" w:rsidR="00340E59" w:rsidRDefault="00340E59" w:rsidP="00922CC5">
      <w:pPr>
        <w:jc w:val="both"/>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20C68B7A" w:rsidR="003F5003" w:rsidRDefault="00AF57B9" w:rsidP="00B878D2">
      <w:pPr>
        <w:jc w:val="both"/>
        <w:rPr>
          <w:bCs/>
          <w:lang w:val="en-US"/>
        </w:rPr>
      </w:pPr>
      <w:r>
        <w:rPr>
          <w:bCs/>
          <w:lang w:val="en-US"/>
        </w:rPr>
        <w:t>In this paper we discussed different directions of resource-efficiency improvement for PDCP duplication, including autonomous activation/deactivation of PDCP duplication, and per-packet selective duplication. Based on the discussion and analysis, the paper put forward the following proposals:</w:t>
      </w:r>
    </w:p>
    <w:p w14:paraId="68D16C0D" w14:textId="77777777" w:rsidR="00AF57B9" w:rsidRPr="00AC7FC6" w:rsidRDefault="00AF57B9" w:rsidP="00AF57B9">
      <w:pPr>
        <w:jc w:val="both"/>
        <w:rPr>
          <w:b/>
          <w:i/>
        </w:rPr>
      </w:pPr>
      <w:r w:rsidRPr="00AC7FC6">
        <w:rPr>
          <w:b/>
          <w:i/>
        </w:rPr>
        <w:t>Proposal 1:</w:t>
      </w:r>
    </w:p>
    <w:p w14:paraId="452B2EC6" w14:textId="77777777" w:rsidR="00AF57B9" w:rsidRPr="00AC7FC6" w:rsidRDefault="00AF57B9" w:rsidP="00AF57B9">
      <w:pPr>
        <w:jc w:val="both"/>
        <w:rPr>
          <w:b/>
          <w:i/>
        </w:rPr>
      </w:pPr>
      <w:r>
        <w:rPr>
          <w:b/>
          <w:i/>
        </w:rPr>
        <w:t xml:space="preserve">Autonomous activation/deactivation of PDCP duplication by UE based on pre-configured criteria should be supported to improve resource efficiency and flexibility. </w:t>
      </w:r>
    </w:p>
    <w:p w14:paraId="2F6CADD3" w14:textId="77777777" w:rsidR="00AF57B9" w:rsidRPr="00AC7FC6" w:rsidRDefault="00AF57B9" w:rsidP="00AF57B9">
      <w:pPr>
        <w:jc w:val="both"/>
        <w:rPr>
          <w:b/>
          <w:i/>
        </w:rPr>
      </w:pPr>
      <w:r w:rsidRPr="00AC7FC6">
        <w:rPr>
          <w:b/>
          <w:i/>
        </w:rPr>
        <w:t xml:space="preserve">Proposal </w:t>
      </w:r>
      <w:r>
        <w:rPr>
          <w:b/>
          <w:i/>
        </w:rPr>
        <w:t>2</w:t>
      </w:r>
      <w:r w:rsidRPr="00AC7FC6">
        <w:rPr>
          <w:b/>
          <w:i/>
        </w:rPr>
        <w:t>:</w:t>
      </w:r>
    </w:p>
    <w:p w14:paraId="77554A72" w14:textId="5F4EC0C2" w:rsidR="00AF57B9" w:rsidRPr="00FC2682" w:rsidRDefault="00AF57B9" w:rsidP="00AF57B9">
      <w:pPr>
        <w:jc w:val="both"/>
        <w:rPr>
          <w:b/>
          <w:i/>
        </w:rPr>
      </w:pPr>
      <w:r>
        <w:rPr>
          <w:b/>
          <w:i/>
        </w:rPr>
        <w:t xml:space="preserve">Autonomous activation/deactivation of PDCP duplication by UE can be enabled based on pre-configured criteria relating to performance/status/configuration of </w:t>
      </w:r>
      <w:r w:rsidR="00EB66C2">
        <w:rPr>
          <w:b/>
          <w:i/>
        </w:rPr>
        <w:t xml:space="preserve">transmission on </w:t>
      </w:r>
      <w:r>
        <w:rPr>
          <w:b/>
          <w:i/>
        </w:rPr>
        <w:t>the primary leg.</w:t>
      </w:r>
    </w:p>
    <w:p w14:paraId="2F56D001" w14:textId="77777777" w:rsidR="00AF57B9" w:rsidRPr="00AC7FC6" w:rsidRDefault="00AF57B9" w:rsidP="00AF57B9">
      <w:pPr>
        <w:jc w:val="both"/>
        <w:rPr>
          <w:b/>
          <w:i/>
        </w:rPr>
      </w:pPr>
      <w:r w:rsidRPr="00AC7FC6">
        <w:rPr>
          <w:b/>
          <w:i/>
        </w:rPr>
        <w:t xml:space="preserve">Proposal </w:t>
      </w:r>
      <w:r>
        <w:rPr>
          <w:b/>
          <w:i/>
        </w:rPr>
        <w:t>3</w:t>
      </w:r>
      <w:r w:rsidRPr="00AC7FC6">
        <w:rPr>
          <w:b/>
          <w:i/>
        </w:rPr>
        <w:t>:</w:t>
      </w:r>
    </w:p>
    <w:p w14:paraId="307673E1" w14:textId="50C30AAE" w:rsidR="00AF57B9" w:rsidRDefault="00AF57B9" w:rsidP="00AF57B9">
      <w:pPr>
        <w:jc w:val="both"/>
        <w:rPr>
          <w:b/>
          <w:i/>
        </w:rPr>
      </w:pPr>
      <w:r>
        <w:rPr>
          <w:b/>
          <w:i/>
        </w:rPr>
        <w:t>A timer and temporary LCP modification can be introduced to avoid imprudent autonomous activation/deactivation of PDCP duplication suggested in Proposal 2.</w:t>
      </w:r>
    </w:p>
    <w:p w14:paraId="1D6151D6" w14:textId="77777777" w:rsidR="004E54BB" w:rsidRPr="00AC7FC6" w:rsidRDefault="004E54BB" w:rsidP="004E54BB">
      <w:pPr>
        <w:jc w:val="both"/>
        <w:rPr>
          <w:b/>
          <w:i/>
        </w:rPr>
      </w:pPr>
      <w:r w:rsidRPr="00AC7FC6">
        <w:rPr>
          <w:b/>
          <w:i/>
        </w:rPr>
        <w:lastRenderedPageBreak/>
        <w:t xml:space="preserve">Proposal </w:t>
      </w:r>
      <w:r>
        <w:rPr>
          <w:b/>
          <w:i/>
        </w:rPr>
        <w:t>4</w:t>
      </w:r>
      <w:r w:rsidRPr="00AC7FC6">
        <w:rPr>
          <w:b/>
          <w:i/>
        </w:rPr>
        <w:t>:</w:t>
      </w:r>
    </w:p>
    <w:p w14:paraId="657D9245" w14:textId="7AEBA792" w:rsidR="004E54BB" w:rsidRPr="00FC2682" w:rsidRDefault="004E54BB" w:rsidP="00AF57B9">
      <w:pPr>
        <w:jc w:val="both"/>
        <w:rPr>
          <w:b/>
          <w:i/>
        </w:rPr>
      </w:pPr>
      <w:r>
        <w:rPr>
          <w:b/>
          <w:i/>
        </w:rPr>
        <w:t xml:space="preserve">Joint activation/deactivation of configured grants and PDCP duplication for some DRBs can be considered to improve radio resource control efficiency.  </w:t>
      </w:r>
    </w:p>
    <w:p w14:paraId="55543FF8" w14:textId="3639C3B7" w:rsidR="00AF57B9" w:rsidRPr="00AC7FC6" w:rsidRDefault="00AF57B9" w:rsidP="00AF57B9">
      <w:pPr>
        <w:jc w:val="both"/>
        <w:rPr>
          <w:b/>
          <w:i/>
        </w:rPr>
      </w:pPr>
      <w:r w:rsidRPr="00AC7FC6">
        <w:rPr>
          <w:b/>
          <w:i/>
        </w:rPr>
        <w:t xml:space="preserve">Proposal </w:t>
      </w:r>
      <w:r w:rsidR="004E54BB">
        <w:rPr>
          <w:b/>
          <w:i/>
        </w:rPr>
        <w:t>5</w:t>
      </w:r>
      <w:r w:rsidRPr="00AC7FC6">
        <w:rPr>
          <w:b/>
          <w:i/>
        </w:rPr>
        <w:t>:</w:t>
      </w:r>
    </w:p>
    <w:p w14:paraId="1C26F3AC" w14:textId="6CDC2B68" w:rsidR="00AF57B9" w:rsidRPr="00FC2682" w:rsidRDefault="00AF57B9" w:rsidP="00AF57B9">
      <w:pPr>
        <w:jc w:val="both"/>
        <w:rPr>
          <w:b/>
          <w:i/>
        </w:rPr>
      </w:pPr>
      <w:r>
        <w:rPr>
          <w:b/>
          <w:i/>
        </w:rPr>
        <w:t>RAN2 should</w:t>
      </w:r>
      <w:r w:rsidRPr="00857126">
        <w:rPr>
          <w:b/>
          <w:i/>
        </w:rPr>
        <w:t xml:space="preserve"> </w:t>
      </w:r>
      <w:r w:rsidR="00445380" w:rsidRPr="00857126">
        <w:rPr>
          <w:b/>
          <w:i/>
        </w:rPr>
        <w:t>pre</w:t>
      </w:r>
      <w:r w:rsidR="00A32846" w:rsidRPr="00857126">
        <w:rPr>
          <w:b/>
          <w:i/>
        </w:rPr>
        <w:t xml:space="preserve">clude </w:t>
      </w:r>
      <w:r>
        <w:rPr>
          <w:b/>
          <w:i/>
        </w:rPr>
        <w:t xml:space="preserve">Per-Packet Selective Duplication </w:t>
      </w:r>
      <w:r w:rsidR="006F52E5">
        <w:rPr>
          <w:b/>
          <w:i/>
        </w:rPr>
        <w:t xml:space="preserve">at this stage </w:t>
      </w:r>
      <w:r>
        <w:rPr>
          <w:b/>
          <w:i/>
        </w:rPr>
        <w:t>and focus on autonomous activation/deactivation of PDCP duplication as the feature for efficiency enhancement in Rel-16.</w:t>
      </w:r>
    </w:p>
    <w:p w14:paraId="3C144EA7" w14:textId="5ECD5858" w:rsidR="00096BAF" w:rsidRPr="00096BAF" w:rsidRDefault="00096BAF"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7777777"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1780F" w14:textId="77777777" w:rsidR="00A42B41" w:rsidRDefault="00A42B41">
      <w:r>
        <w:separator/>
      </w:r>
    </w:p>
  </w:endnote>
  <w:endnote w:type="continuationSeparator" w:id="0">
    <w:p w14:paraId="4AE4686B" w14:textId="77777777" w:rsidR="00A42B41" w:rsidRDefault="00A42B41">
      <w:r>
        <w:continuationSeparator/>
      </w:r>
    </w:p>
  </w:endnote>
  <w:endnote w:type="continuationNotice" w:id="1">
    <w:p w14:paraId="472CD8D0" w14:textId="77777777" w:rsidR="00A42B41" w:rsidRDefault="00A42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AD4DE2" w:rsidRDefault="00AD4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AD4DE2" w:rsidRDefault="00AD4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AD4DE2" w:rsidRDefault="00AD4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6234A" w14:textId="77777777" w:rsidR="00A42B41" w:rsidRDefault="00A42B41">
      <w:r>
        <w:separator/>
      </w:r>
    </w:p>
  </w:footnote>
  <w:footnote w:type="continuationSeparator" w:id="0">
    <w:p w14:paraId="36CD7C4A" w14:textId="77777777" w:rsidR="00A42B41" w:rsidRDefault="00A42B41">
      <w:r>
        <w:continuationSeparator/>
      </w:r>
    </w:p>
  </w:footnote>
  <w:footnote w:type="continuationNotice" w:id="1">
    <w:p w14:paraId="3FBEFDFE" w14:textId="77777777" w:rsidR="00A42B41" w:rsidRDefault="00A42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AD4DE2" w:rsidRDefault="00AD4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AD4DE2" w:rsidRDefault="00AD4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AD4DE2" w:rsidRDefault="00AD4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7"/>
  </w:num>
  <w:num w:numId="12">
    <w:abstractNumId w:val="13"/>
  </w:num>
  <w:num w:numId="13">
    <w:abstractNumId w:val="21"/>
  </w:num>
  <w:num w:numId="14">
    <w:abstractNumId w:val="8"/>
  </w:num>
  <w:num w:numId="15">
    <w:abstractNumId w:val="31"/>
  </w:num>
  <w:num w:numId="16">
    <w:abstractNumId w:val="12"/>
  </w:num>
  <w:num w:numId="17">
    <w:abstractNumId w:val="22"/>
  </w:num>
  <w:num w:numId="18">
    <w:abstractNumId w:val="33"/>
  </w:num>
  <w:num w:numId="19">
    <w:abstractNumId w:val="30"/>
  </w:num>
  <w:num w:numId="20">
    <w:abstractNumId w:val="9"/>
  </w:num>
  <w:num w:numId="21">
    <w:abstractNumId w:val="6"/>
  </w:num>
  <w:num w:numId="22">
    <w:abstractNumId w:val="10"/>
  </w:num>
  <w:num w:numId="23">
    <w:abstractNumId w:val="5"/>
  </w:num>
  <w:num w:numId="24">
    <w:abstractNumId w:val="25"/>
  </w:num>
  <w:num w:numId="25">
    <w:abstractNumId w:val="2"/>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6"/>
  </w:num>
  <w:num w:numId="30">
    <w:abstractNumId w:val="3"/>
  </w:num>
  <w:num w:numId="31">
    <w:abstractNumId w:val="18"/>
  </w:num>
  <w:num w:numId="32">
    <w:abstractNumId w:val="17"/>
  </w:num>
  <w:num w:numId="33">
    <w:abstractNumId w:val="23"/>
  </w:num>
  <w:num w:numId="34">
    <w:abstractNumId w:val="27"/>
  </w:num>
  <w:num w:numId="35">
    <w:abstractNumId w:val="1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66E24"/>
    <w:rsid w:val="00080512"/>
    <w:rsid w:val="00084D1B"/>
    <w:rsid w:val="000902CB"/>
    <w:rsid w:val="00090468"/>
    <w:rsid w:val="00096BAF"/>
    <w:rsid w:val="000971F2"/>
    <w:rsid w:val="000A30DC"/>
    <w:rsid w:val="000A67C7"/>
    <w:rsid w:val="000B1999"/>
    <w:rsid w:val="000B7BCF"/>
    <w:rsid w:val="000C43BA"/>
    <w:rsid w:val="000C522B"/>
    <w:rsid w:val="000D01F2"/>
    <w:rsid w:val="000D08C2"/>
    <w:rsid w:val="000D58AB"/>
    <w:rsid w:val="000E11E4"/>
    <w:rsid w:val="000E2D8D"/>
    <w:rsid w:val="000F3D92"/>
    <w:rsid w:val="000F78E9"/>
    <w:rsid w:val="00110903"/>
    <w:rsid w:val="00112F1A"/>
    <w:rsid w:val="001223B0"/>
    <w:rsid w:val="00126917"/>
    <w:rsid w:val="0013309E"/>
    <w:rsid w:val="00145075"/>
    <w:rsid w:val="001710B4"/>
    <w:rsid w:val="001741A0"/>
    <w:rsid w:val="00175FA0"/>
    <w:rsid w:val="00183485"/>
    <w:rsid w:val="001852C9"/>
    <w:rsid w:val="001862D5"/>
    <w:rsid w:val="00194CD0"/>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42D22"/>
    <w:rsid w:val="002463E6"/>
    <w:rsid w:val="002558C5"/>
    <w:rsid w:val="002610D8"/>
    <w:rsid w:val="002740E5"/>
    <w:rsid w:val="002747EC"/>
    <w:rsid w:val="00275A84"/>
    <w:rsid w:val="00281395"/>
    <w:rsid w:val="00283DFB"/>
    <w:rsid w:val="002855BF"/>
    <w:rsid w:val="00285BA4"/>
    <w:rsid w:val="00295233"/>
    <w:rsid w:val="002A1C94"/>
    <w:rsid w:val="002D54B3"/>
    <w:rsid w:val="002E06D7"/>
    <w:rsid w:val="002E2879"/>
    <w:rsid w:val="002E40B7"/>
    <w:rsid w:val="002F0D22"/>
    <w:rsid w:val="002F20F2"/>
    <w:rsid w:val="00300B82"/>
    <w:rsid w:val="00313CC6"/>
    <w:rsid w:val="003172DC"/>
    <w:rsid w:val="00325AE3"/>
    <w:rsid w:val="00326069"/>
    <w:rsid w:val="00326331"/>
    <w:rsid w:val="00333504"/>
    <w:rsid w:val="003377A4"/>
    <w:rsid w:val="00340E59"/>
    <w:rsid w:val="0035462D"/>
    <w:rsid w:val="003565A1"/>
    <w:rsid w:val="00360FCB"/>
    <w:rsid w:val="00362A38"/>
    <w:rsid w:val="00363B0F"/>
    <w:rsid w:val="00364B41"/>
    <w:rsid w:val="00365C9E"/>
    <w:rsid w:val="00377DCA"/>
    <w:rsid w:val="00383902"/>
    <w:rsid w:val="00383A77"/>
    <w:rsid w:val="003A1A00"/>
    <w:rsid w:val="003A41EF"/>
    <w:rsid w:val="003B19E6"/>
    <w:rsid w:val="003B40AD"/>
    <w:rsid w:val="003B59C0"/>
    <w:rsid w:val="003C4E37"/>
    <w:rsid w:val="003D0867"/>
    <w:rsid w:val="003D2E2B"/>
    <w:rsid w:val="003D36A3"/>
    <w:rsid w:val="003E16BE"/>
    <w:rsid w:val="003E214D"/>
    <w:rsid w:val="003E4202"/>
    <w:rsid w:val="003E5E30"/>
    <w:rsid w:val="003F4E28"/>
    <w:rsid w:val="003F5003"/>
    <w:rsid w:val="003F5B64"/>
    <w:rsid w:val="004006E8"/>
    <w:rsid w:val="00401855"/>
    <w:rsid w:val="00405108"/>
    <w:rsid w:val="0040790D"/>
    <w:rsid w:val="00416B02"/>
    <w:rsid w:val="00426241"/>
    <w:rsid w:val="004320CF"/>
    <w:rsid w:val="00434183"/>
    <w:rsid w:val="004441CB"/>
    <w:rsid w:val="00445380"/>
    <w:rsid w:val="00451307"/>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70B78"/>
    <w:rsid w:val="00582C9E"/>
    <w:rsid w:val="00583F33"/>
    <w:rsid w:val="00585E10"/>
    <w:rsid w:val="00586BE2"/>
    <w:rsid w:val="005B16D5"/>
    <w:rsid w:val="005B2173"/>
    <w:rsid w:val="005B5C01"/>
    <w:rsid w:val="005C6DC3"/>
    <w:rsid w:val="005D02EE"/>
    <w:rsid w:val="005F253A"/>
    <w:rsid w:val="005F5340"/>
    <w:rsid w:val="006024B2"/>
    <w:rsid w:val="0060299C"/>
    <w:rsid w:val="006035DC"/>
    <w:rsid w:val="00611566"/>
    <w:rsid w:val="00613EA6"/>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30DB"/>
    <w:rsid w:val="006C66D8"/>
    <w:rsid w:val="006C7C10"/>
    <w:rsid w:val="006D1E24"/>
    <w:rsid w:val="006E1417"/>
    <w:rsid w:val="006E3A6E"/>
    <w:rsid w:val="006E40AE"/>
    <w:rsid w:val="006F52E5"/>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2B4B"/>
    <w:rsid w:val="007F2534"/>
    <w:rsid w:val="007F3CB2"/>
    <w:rsid w:val="00800C19"/>
    <w:rsid w:val="008028A4"/>
    <w:rsid w:val="00803AAF"/>
    <w:rsid w:val="00813245"/>
    <w:rsid w:val="0082730F"/>
    <w:rsid w:val="00834034"/>
    <w:rsid w:val="00837983"/>
    <w:rsid w:val="00846905"/>
    <w:rsid w:val="00857126"/>
    <w:rsid w:val="008751E5"/>
    <w:rsid w:val="008768CA"/>
    <w:rsid w:val="00877EF9"/>
    <w:rsid w:val="00880559"/>
    <w:rsid w:val="00882761"/>
    <w:rsid w:val="008837E3"/>
    <w:rsid w:val="008A689E"/>
    <w:rsid w:val="008A7DA6"/>
    <w:rsid w:val="008B1041"/>
    <w:rsid w:val="008B5306"/>
    <w:rsid w:val="008C2CF2"/>
    <w:rsid w:val="008C5883"/>
    <w:rsid w:val="008D1C75"/>
    <w:rsid w:val="008D2718"/>
    <w:rsid w:val="008D2E4D"/>
    <w:rsid w:val="008D5D16"/>
    <w:rsid w:val="008E5536"/>
    <w:rsid w:val="008F0504"/>
    <w:rsid w:val="008F396F"/>
    <w:rsid w:val="00901383"/>
    <w:rsid w:val="0090271F"/>
    <w:rsid w:val="00902DB9"/>
    <w:rsid w:val="0090466A"/>
    <w:rsid w:val="00922CC5"/>
    <w:rsid w:val="00926F15"/>
    <w:rsid w:val="00936071"/>
    <w:rsid w:val="00940212"/>
    <w:rsid w:val="009405AE"/>
    <w:rsid w:val="00942EC2"/>
    <w:rsid w:val="00943D06"/>
    <w:rsid w:val="00946EC0"/>
    <w:rsid w:val="00961B32"/>
    <w:rsid w:val="00964BB8"/>
    <w:rsid w:val="00970DB3"/>
    <w:rsid w:val="00974BB0"/>
    <w:rsid w:val="00977217"/>
    <w:rsid w:val="00983B3A"/>
    <w:rsid w:val="00996361"/>
    <w:rsid w:val="009A0AF3"/>
    <w:rsid w:val="009A3FFF"/>
    <w:rsid w:val="009B07CD"/>
    <w:rsid w:val="009C19E9"/>
    <w:rsid w:val="009D0475"/>
    <w:rsid w:val="009D74A6"/>
    <w:rsid w:val="00A03BFC"/>
    <w:rsid w:val="00A06F87"/>
    <w:rsid w:val="00A10F02"/>
    <w:rsid w:val="00A13659"/>
    <w:rsid w:val="00A17556"/>
    <w:rsid w:val="00A204CA"/>
    <w:rsid w:val="00A2382A"/>
    <w:rsid w:val="00A32846"/>
    <w:rsid w:val="00A34999"/>
    <w:rsid w:val="00A42B41"/>
    <w:rsid w:val="00A444B0"/>
    <w:rsid w:val="00A5139F"/>
    <w:rsid w:val="00A53724"/>
    <w:rsid w:val="00A63D12"/>
    <w:rsid w:val="00A640C7"/>
    <w:rsid w:val="00A77630"/>
    <w:rsid w:val="00A82346"/>
    <w:rsid w:val="00A9068A"/>
    <w:rsid w:val="00A918B7"/>
    <w:rsid w:val="00A929C0"/>
    <w:rsid w:val="00A9671C"/>
    <w:rsid w:val="00AA1553"/>
    <w:rsid w:val="00AA3BAB"/>
    <w:rsid w:val="00AA6F5F"/>
    <w:rsid w:val="00AA7B21"/>
    <w:rsid w:val="00AB524B"/>
    <w:rsid w:val="00AC20D8"/>
    <w:rsid w:val="00AC247E"/>
    <w:rsid w:val="00AC7FC6"/>
    <w:rsid w:val="00AD0184"/>
    <w:rsid w:val="00AD4DE2"/>
    <w:rsid w:val="00AD6474"/>
    <w:rsid w:val="00AE3B82"/>
    <w:rsid w:val="00AF18C2"/>
    <w:rsid w:val="00AF2974"/>
    <w:rsid w:val="00AF57B9"/>
    <w:rsid w:val="00B04B30"/>
    <w:rsid w:val="00B05962"/>
    <w:rsid w:val="00B15449"/>
    <w:rsid w:val="00B154AD"/>
    <w:rsid w:val="00B168A1"/>
    <w:rsid w:val="00B27303"/>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C12B51"/>
    <w:rsid w:val="00C13314"/>
    <w:rsid w:val="00C24650"/>
    <w:rsid w:val="00C253C9"/>
    <w:rsid w:val="00C30CAF"/>
    <w:rsid w:val="00C33079"/>
    <w:rsid w:val="00C33F79"/>
    <w:rsid w:val="00C347BA"/>
    <w:rsid w:val="00C50C9F"/>
    <w:rsid w:val="00C653B3"/>
    <w:rsid w:val="00C65D12"/>
    <w:rsid w:val="00C663CC"/>
    <w:rsid w:val="00C83A13"/>
    <w:rsid w:val="00C857FF"/>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E1A7F"/>
    <w:rsid w:val="00DE3B42"/>
    <w:rsid w:val="00DE6D40"/>
    <w:rsid w:val="00DF7EFE"/>
    <w:rsid w:val="00E16FDD"/>
    <w:rsid w:val="00E25932"/>
    <w:rsid w:val="00E31155"/>
    <w:rsid w:val="00E471CF"/>
    <w:rsid w:val="00E5733D"/>
    <w:rsid w:val="00E60BB9"/>
    <w:rsid w:val="00E61600"/>
    <w:rsid w:val="00E62835"/>
    <w:rsid w:val="00E66D29"/>
    <w:rsid w:val="00E66E40"/>
    <w:rsid w:val="00E70307"/>
    <w:rsid w:val="00E73827"/>
    <w:rsid w:val="00E77645"/>
    <w:rsid w:val="00E83697"/>
    <w:rsid w:val="00E87CFC"/>
    <w:rsid w:val="00E919FD"/>
    <w:rsid w:val="00E9327E"/>
    <w:rsid w:val="00E9347F"/>
    <w:rsid w:val="00E9779F"/>
    <w:rsid w:val="00E97CEF"/>
    <w:rsid w:val="00EA223F"/>
    <w:rsid w:val="00EA4435"/>
    <w:rsid w:val="00EA7411"/>
    <w:rsid w:val="00EB66C2"/>
    <w:rsid w:val="00EC4A25"/>
    <w:rsid w:val="00EC5BC3"/>
    <w:rsid w:val="00EE36E8"/>
    <w:rsid w:val="00F025A2"/>
    <w:rsid w:val="00F03FD4"/>
    <w:rsid w:val="00F07388"/>
    <w:rsid w:val="00F2026E"/>
    <w:rsid w:val="00F2210A"/>
    <w:rsid w:val="00F30999"/>
    <w:rsid w:val="00F32E58"/>
    <w:rsid w:val="00F36FC9"/>
    <w:rsid w:val="00F37743"/>
    <w:rsid w:val="00F4781B"/>
    <w:rsid w:val="00F54A3D"/>
    <w:rsid w:val="00F54CB0"/>
    <w:rsid w:val="00F56B4C"/>
    <w:rsid w:val="00F56EE8"/>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268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5AIRPNAIUNRU-859666464-4817</_dlc_DocId>
    <_dlc_DocIdUrl xmlns="71c5aaf6-e6ce-465b-b873-5148d2a4c105">
      <Url>https://nokia.sharepoint.com/sites/c5g/e2earch/_layouts/15/DocIdRedir.aspx?ID=5AIRPNAIUNRU-859666464-4817</Url>
      <Description>5AIRPNAIUNRU-859666464-4817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2C70A-F5D2-4D61-85D5-82B69C163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430</TotalTime>
  <Pages>5</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28</cp:revision>
  <dcterms:created xsi:type="dcterms:W3CDTF">2019-03-12T15:52:00Z</dcterms:created>
  <dcterms:modified xsi:type="dcterms:W3CDTF">2019-03-28T16:52:00Z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22d529f4-0291-47fe-bd87-24968f0ec483</vt:lpwstr>
  </property>
  <property fmtid="{D5CDD505-2E9C-101B-9397-08002B2CF9AE}" pid="4" name="AuthorIds_UIVersion_1536">
    <vt:lpwstr>15064</vt:lpwstr>
  </property>
</Properties>
</file>